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D19" w:rsidRDefault="007E0D19" w:rsidP="007E0D19">
      <w:pPr>
        <w:rPr>
          <w:rFonts w:cs="Arial"/>
          <w:sz w:val="28"/>
          <w:szCs w:val="28"/>
        </w:rPr>
      </w:pPr>
    </w:p>
    <w:p w:rsidR="00E74401" w:rsidRDefault="007E0D19" w:rsidP="00E74401">
      <w:pPr>
        <w:rPr>
          <w:b/>
          <w:bCs/>
          <w:lang w:val="en-GB"/>
        </w:rPr>
      </w:pPr>
      <w:r w:rsidRPr="00BB2767">
        <w:rPr>
          <w:b/>
        </w:rPr>
        <w:t>Present:</w:t>
      </w:r>
      <w:r w:rsidR="00365CFB">
        <w:rPr>
          <w:b/>
        </w:rPr>
        <w:tab/>
      </w:r>
      <w:r w:rsidR="00365CFB">
        <w:rPr>
          <w:b/>
        </w:rPr>
        <w:tab/>
      </w:r>
      <w:r w:rsidR="00E74401">
        <w:rPr>
          <w:b/>
        </w:rPr>
        <w:t>C. Elliott</w:t>
      </w:r>
      <w:r w:rsidR="00E74401">
        <w:rPr>
          <w:b/>
        </w:rPr>
        <w:tab/>
      </w:r>
      <w:r w:rsidR="00E74401">
        <w:rPr>
          <w:b/>
        </w:rPr>
        <w:tab/>
        <w:t>Mayor</w:t>
      </w:r>
    </w:p>
    <w:p w:rsidR="009805E7" w:rsidRPr="009805E7" w:rsidRDefault="009805E7" w:rsidP="009805E7">
      <w:pPr>
        <w:ind w:left="2160"/>
        <w:rPr>
          <w:b/>
        </w:rPr>
      </w:pPr>
      <w:r>
        <w:rPr>
          <w:b/>
        </w:rPr>
        <w:t>C. Abbott</w:t>
      </w:r>
      <w:r w:rsidRPr="00CC0BCB">
        <w:rPr>
          <w:b/>
        </w:rPr>
        <w:tab/>
      </w:r>
      <w:r w:rsidRPr="00CC0BCB">
        <w:rPr>
          <w:b/>
        </w:rPr>
        <w:tab/>
        <w:t>Deputy Mayor</w:t>
      </w:r>
    </w:p>
    <w:p w:rsidR="002B0D8B" w:rsidRDefault="002B0D8B" w:rsidP="005E5F09">
      <w:pPr>
        <w:ind w:left="1440" w:firstLine="720"/>
        <w:rPr>
          <w:b/>
        </w:rPr>
      </w:pPr>
      <w:r>
        <w:rPr>
          <w:b/>
        </w:rPr>
        <w:t>R. Anstey</w:t>
      </w:r>
      <w:r>
        <w:rPr>
          <w:b/>
        </w:rPr>
        <w:tab/>
      </w:r>
      <w:r>
        <w:rPr>
          <w:b/>
        </w:rPr>
        <w:tab/>
        <w:t>Councillor</w:t>
      </w:r>
    </w:p>
    <w:p w:rsidR="002B0D8B" w:rsidRDefault="002B0D8B" w:rsidP="002B0D8B">
      <w:pPr>
        <w:ind w:left="1440" w:firstLine="720"/>
        <w:rPr>
          <w:b/>
        </w:rPr>
      </w:pPr>
      <w:r>
        <w:rPr>
          <w:b/>
        </w:rPr>
        <w:t>B</w:t>
      </w:r>
      <w:r w:rsidRPr="00CC0BCB">
        <w:rPr>
          <w:b/>
        </w:rPr>
        <w:t xml:space="preserve">. </w:t>
      </w:r>
      <w:r>
        <w:rPr>
          <w:b/>
        </w:rPr>
        <w:t>Dove</w:t>
      </w:r>
      <w:r w:rsidRPr="00CC0BCB">
        <w:rPr>
          <w:b/>
        </w:rPr>
        <w:tab/>
      </w:r>
      <w:r w:rsidRPr="00CC0BCB">
        <w:rPr>
          <w:b/>
        </w:rPr>
        <w:tab/>
        <w:t>Councillor</w:t>
      </w:r>
    </w:p>
    <w:p w:rsidR="002B0D8B" w:rsidRDefault="002B0D8B" w:rsidP="002B0D8B">
      <w:pPr>
        <w:ind w:left="1440" w:firstLine="720"/>
        <w:rPr>
          <w:b/>
        </w:rPr>
      </w:pPr>
      <w:r>
        <w:rPr>
          <w:b/>
        </w:rPr>
        <w:t>W. Lorenzen</w:t>
      </w:r>
      <w:r>
        <w:rPr>
          <w:b/>
        </w:rPr>
        <w:tab/>
      </w:r>
      <w:r>
        <w:rPr>
          <w:b/>
        </w:rPr>
        <w:tab/>
        <w:t>Councillor</w:t>
      </w:r>
    </w:p>
    <w:p w:rsidR="00AC6E7B" w:rsidRDefault="005E5F09" w:rsidP="002B0D8B">
      <w:pPr>
        <w:ind w:left="1440" w:firstLine="720"/>
        <w:rPr>
          <w:b/>
        </w:rPr>
      </w:pPr>
      <w:r>
        <w:rPr>
          <w:b/>
        </w:rPr>
        <w:t>G. Parrott</w:t>
      </w:r>
      <w:r>
        <w:rPr>
          <w:b/>
        </w:rPr>
        <w:tab/>
      </w:r>
      <w:r>
        <w:rPr>
          <w:b/>
        </w:rPr>
        <w:tab/>
        <w:t>Councillor</w:t>
      </w:r>
      <w:r w:rsidRPr="00B27930">
        <w:rPr>
          <w:b/>
        </w:rPr>
        <w:t xml:space="preserve"> </w:t>
      </w:r>
    </w:p>
    <w:p w:rsidR="000C6F73" w:rsidRDefault="00EB5E88" w:rsidP="002B0D8B">
      <w:pPr>
        <w:ind w:left="1440" w:firstLine="720"/>
        <w:rPr>
          <w:b/>
        </w:rPr>
      </w:pPr>
      <w:r>
        <w:rPr>
          <w:b/>
        </w:rPr>
        <w:t>S. McBreairty</w:t>
      </w:r>
      <w:r>
        <w:rPr>
          <w:b/>
        </w:rPr>
        <w:tab/>
      </w:r>
      <w:r>
        <w:rPr>
          <w:b/>
        </w:rPr>
        <w:tab/>
        <w:t>Councillor</w:t>
      </w:r>
      <w:r w:rsidR="009805E7">
        <w:rPr>
          <w:b/>
        </w:rPr>
        <w:t xml:space="preserve"> </w:t>
      </w:r>
      <w:r w:rsidR="00D15CE0">
        <w:rPr>
          <w:b/>
        </w:rPr>
        <w:tab/>
      </w:r>
      <w:r w:rsidR="00D15CE0">
        <w:rPr>
          <w:b/>
        </w:rPr>
        <w:tab/>
      </w:r>
    </w:p>
    <w:p w:rsidR="00AC6E7B" w:rsidRDefault="00AC6E7B" w:rsidP="006622AF">
      <w:pPr>
        <w:rPr>
          <w:b/>
          <w:bCs/>
          <w:lang w:val="en-GB"/>
        </w:rPr>
      </w:pPr>
    </w:p>
    <w:p w:rsidR="00137AAB" w:rsidRDefault="00947A0F" w:rsidP="006622AF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Advisory </w:t>
      </w:r>
      <w:r w:rsidR="00137AAB">
        <w:rPr>
          <w:b/>
          <w:bCs/>
          <w:lang w:val="en-GB"/>
        </w:rPr>
        <w:t xml:space="preserve">and </w:t>
      </w:r>
    </w:p>
    <w:p w:rsidR="007A73EB" w:rsidRDefault="00A732A6" w:rsidP="00882EC0">
      <w:pPr>
        <w:rPr>
          <w:b/>
          <w:bCs/>
          <w:lang w:val="en-GB"/>
        </w:rPr>
      </w:pPr>
      <w:r>
        <w:rPr>
          <w:b/>
          <w:bCs/>
          <w:lang w:val="en-GB"/>
        </w:rPr>
        <w:t>R</w:t>
      </w:r>
      <w:r w:rsidR="00947A0F">
        <w:rPr>
          <w:b/>
          <w:bCs/>
          <w:lang w:val="en-GB"/>
        </w:rPr>
        <w:t xml:space="preserve">esource: </w:t>
      </w:r>
      <w:r w:rsidR="00137AAB">
        <w:rPr>
          <w:b/>
          <w:bCs/>
          <w:lang w:val="en-GB"/>
        </w:rPr>
        <w:tab/>
      </w:r>
      <w:r w:rsidR="00B96E37">
        <w:rPr>
          <w:b/>
          <w:bCs/>
          <w:lang w:val="en-GB"/>
        </w:rPr>
        <w:tab/>
      </w:r>
      <w:r w:rsidR="008613A3">
        <w:rPr>
          <w:b/>
          <w:bCs/>
          <w:lang w:val="en-GB"/>
        </w:rPr>
        <w:t>D. Chafe</w:t>
      </w:r>
      <w:r w:rsidR="008613A3">
        <w:rPr>
          <w:b/>
          <w:bCs/>
          <w:lang w:val="en-GB"/>
        </w:rPr>
        <w:tab/>
      </w:r>
      <w:r w:rsidR="008613A3">
        <w:rPr>
          <w:b/>
          <w:bCs/>
          <w:lang w:val="en-GB"/>
        </w:rPr>
        <w:tab/>
        <w:t>CAO</w:t>
      </w:r>
    </w:p>
    <w:p w:rsidR="00FC63E8" w:rsidRDefault="00FC63E8" w:rsidP="00882EC0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S. Fisher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Town Clerk (A)</w:t>
      </w:r>
    </w:p>
    <w:p w:rsidR="00EB5E88" w:rsidRDefault="008613A3" w:rsidP="00882EC0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 w:rsidR="00EB5E88">
        <w:rPr>
          <w:b/>
          <w:bCs/>
          <w:lang w:val="en-GB"/>
        </w:rPr>
        <w:t>J. Blackwood</w:t>
      </w:r>
      <w:r w:rsidR="00EB5E88">
        <w:rPr>
          <w:b/>
          <w:bCs/>
          <w:lang w:val="en-GB"/>
        </w:rPr>
        <w:tab/>
      </w:r>
      <w:r w:rsidR="00EB5E88">
        <w:rPr>
          <w:b/>
          <w:bCs/>
          <w:lang w:val="en-GB"/>
        </w:rPr>
        <w:tab/>
        <w:t>Director of Engineering</w:t>
      </w:r>
    </w:p>
    <w:p w:rsidR="00FC63E8" w:rsidRDefault="00AC6E7B" w:rsidP="009805E7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 w:rsidR="009805E7">
        <w:rPr>
          <w:b/>
          <w:bCs/>
          <w:lang w:val="en-GB"/>
        </w:rPr>
        <w:t xml:space="preserve">P. Fudge </w:t>
      </w:r>
      <w:r w:rsidR="009805E7">
        <w:rPr>
          <w:b/>
          <w:bCs/>
          <w:lang w:val="en-GB"/>
        </w:rPr>
        <w:tab/>
      </w:r>
      <w:r w:rsidR="009805E7">
        <w:rPr>
          <w:b/>
          <w:bCs/>
          <w:lang w:val="en-GB"/>
        </w:rPr>
        <w:tab/>
        <w:t>Fire Chief</w:t>
      </w:r>
    </w:p>
    <w:p w:rsidR="009805E7" w:rsidRDefault="009805E7" w:rsidP="009805E7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S. Burbridge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Director of Municipal Works</w:t>
      </w:r>
    </w:p>
    <w:p w:rsidR="00FC63E8" w:rsidRDefault="00FC63E8" w:rsidP="00D76CB5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</w:p>
    <w:p w:rsidR="00FC63E8" w:rsidRDefault="00FC63E8" w:rsidP="00D76CB5">
      <w:pPr>
        <w:rPr>
          <w:b/>
          <w:bCs/>
          <w:lang w:val="en-GB"/>
        </w:rPr>
      </w:pPr>
    </w:p>
    <w:p w:rsidR="00837C2D" w:rsidRDefault="008114BA" w:rsidP="00837C2D">
      <w:r w:rsidRPr="008114BA">
        <w:t>The meeting was called</w:t>
      </w:r>
      <w:r w:rsidR="00AE21F5">
        <w:t xml:space="preserve"> to order at </w:t>
      </w:r>
      <w:r w:rsidR="00FC63E8">
        <w:t>1</w:t>
      </w:r>
      <w:r w:rsidR="008613A3">
        <w:t>:</w:t>
      </w:r>
      <w:r w:rsidR="009805E7">
        <w:t>30</w:t>
      </w:r>
      <w:r w:rsidR="008613A3">
        <w:t xml:space="preserve"> </w:t>
      </w:r>
      <w:r w:rsidR="009805E7">
        <w:t>p</w:t>
      </w:r>
      <w:r w:rsidR="00EB5E88">
        <w:t>m</w:t>
      </w:r>
      <w:r w:rsidR="00191B1F">
        <w:t>.</w:t>
      </w:r>
      <w:r w:rsidR="00320753" w:rsidRPr="008114BA">
        <w:tab/>
      </w:r>
    </w:p>
    <w:p w:rsidR="002B0D8B" w:rsidRDefault="002B0D8B" w:rsidP="002B0D8B">
      <w:pPr>
        <w:rPr>
          <w:b/>
          <w:i/>
        </w:rPr>
      </w:pPr>
    </w:p>
    <w:p w:rsidR="009805E7" w:rsidRPr="009805E7" w:rsidRDefault="009805E7" w:rsidP="009805E7">
      <w:pPr>
        <w:pStyle w:val="NoSpacing"/>
        <w:rPr>
          <w:b/>
          <w:sz w:val="26"/>
          <w:szCs w:val="26"/>
        </w:rPr>
      </w:pPr>
      <w:r w:rsidRPr="009805E7">
        <w:rPr>
          <w:b/>
          <w:sz w:val="26"/>
          <w:szCs w:val="26"/>
        </w:rPr>
        <w:t>Quimby Barricades</w:t>
      </w:r>
    </w:p>
    <w:p w:rsidR="009805E7" w:rsidRDefault="009805E7" w:rsidP="009805E7">
      <w:pPr>
        <w:pStyle w:val="NoSpacing"/>
        <w:ind w:firstLine="720"/>
        <w:rPr>
          <w:b/>
          <w:u w:val="single"/>
        </w:rPr>
      </w:pPr>
    </w:p>
    <w:p w:rsidR="009805E7" w:rsidRDefault="009805E7" w:rsidP="007B1058">
      <w:pPr>
        <w:pStyle w:val="NoSpacing"/>
        <w:jc w:val="both"/>
      </w:pPr>
      <w:r>
        <w:t>Council indicated that the placement of the barricades may have been premature in that safety concerns an</w:t>
      </w:r>
      <w:r w:rsidR="007B1058">
        <w:t>d recommendations from the ATV S</w:t>
      </w:r>
      <w:r>
        <w:t>ub</w:t>
      </w:r>
      <w:r w:rsidR="007B1058">
        <w:t>-C</w:t>
      </w:r>
      <w:r>
        <w:t>ommittee should have been considered prior to making a decision. The current policy indicating ATV</w:t>
      </w:r>
      <w:r w:rsidR="007B1058">
        <w:t>’s</w:t>
      </w:r>
      <w:r>
        <w:t xml:space="preserve"> may use roads to access the most direct route to a trail should also be revised in conjunction with barricade placement.  In fairness, any changes to trail way access and use should be looked at as a whole and not individually.  </w:t>
      </w:r>
    </w:p>
    <w:p w:rsidR="009805E7" w:rsidRDefault="009805E7" w:rsidP="009805E7">
      <w:pPr>
        <w:pStyle w:val="NoSpacing"/>
      </w:pPr>
    </w:p>
    <w:p w:rsidR="009805E7" w:rsidRPr="009805E7" w:rsidRDefault="009805E7" w:rsidP="009805E7">
      <w:pPr>
        <w:pStyle w:val="NoSpacing"/>
        <w:rPr>
          <w:b/>
          <w:sz w:val="26"/>
          <w:szCs w:val="26"/>
        </w:rPr>
      </w:pPr>
      <w:r w:rsidRPr="009805E7">
        <w:rPr>
          <w:b/>
          <w:sz w:val="26"/>
          <w:szCs w:val="26"/>
        </w:rPr>
        <w:t>Motion #16-015</w:t>
      </w:r>
    </w:p>
    <w:p w:rsidR="009805E7" w:rsidRPr="009805E7" w:rsidRDefault="009805E7" w:rsidP="009805E7">
      <w:pPr>
        <w:pStyle w:val="NoSpacing"/>
        <w:rPr>
          <w:b/>
          <w:sz w:val="26"/>
          <w:szCs w:val="26"/>
        </w:rPr>
      </w:pPr>
      <w:r w:rsidRPr="009805E7">
        <w:rPr>
          <w:b/>
          <w:sz w:val="26"/>
          <w:szCs w:val="26"/>
        </w:rPr>
        <w:t>Quimby Barricades</w:t>
      </w:r>
    </w:p>
    <w:p w:rsidR="009805E7" w:rsidRDefault="009805E7" w:rsidP="009805E7">
      <w:pPr>
        <w:pStyle w:val="NoSpacing"/>
      </w:pPr>
    </w:p>
    <w:p w:rsidR="009805E7" w:rsidRDefault="009805E7" w:rsidP="009805E7">
      <w:pPr>
        <w:pStyle w:val="NoSpacing"/>
      </w:pPr>
      <w:r>
        <w:t xml:space="preserve">Moved by </w:t>
      </w:r>
      <w:r w:rsidR="00DB4189">
        <w:t>Councillor Anstey</w:t>
      </w:r>
      <w:r>
        <w:t xml:space="preserve"> and seconded by</w:t>
      </w:r>
      <w:r w:rsidR="00DB4189">
        <w:t xml:space="preserve"> Deputy Mayor Abbott</w:t>
      </w:r>
      <w:r>
        <w:t xml:space="preserve"> to remove the barricade located at Quimby Place as soon as possible.</w:t>
      </w:r>
    </w:p>
    <w:p w:rsidR="009805E7" w:rsidRDefault="009805E7" w:rsidP="009805E7">
      <w:pPr>
        <w:pStyle w:val="NoSpacing"/>
      </w:pPr>
    </w:p>
    <w:p w:rsidR="009805E7" w:rsidRDefault="009805E7" w:rsidP="009805E7">
      <w:pPr>
        <w:pStyle w:val="NoSpacing"/>
        <w:ind w:left="720" w:firstLine="720"/>
      </w:pPr>
      <w:r>
        <w:t xml:space="preserve">In </w:t>
      </w:r>
      <w:proofErr w:type="spellStart"/>
      <w:r>
        <w:t>Favour</w:t>
      </w:r>
      <w:proofErr w:type="spellEnd"/>
      <w:r>
        <w:t>:</w:t>
      </w:r>
      <w:r>
        <w:tab/>
        <w:t>6</w:t>
      </w:r>
      <w:r>
        <w:tab/>
        <w:t>Opposing:</w:t>
      </w:r>
      <w:r>
        <w:tab/>
      </w:r>
      <w:proofErr w:type="gramStart"/>
      <w:r>
        <w:t>1  -</w:t>
      </w:r>
      <w:proofErr w:type="gramEnd"/>
      <w:r>
        <w:t xml:space="preserve"> Mayor Elliott</w:t>
      </w:r>
    </w:p>
    <w:p w:rsidR="009805E7" w:rsidRDefault="009805E7" w:rsidP="009805E7">
      <w:pPr>
        <w:pStyle w:val="NoSpacing"/>
        <w:ind w:left="720" w:firstLine="720"/>
      </w:pPr>
    </w:p>
    <w:p w:rsidR="009805E7" w:rsidRDefault="009805E7" w:rsidP="009805E7">
      <w:pPr>
        <w:pStyle w:val="NoSpacing"/>
      </w:pPr>
      <w:r w:rsidRPr="009805E7">
        <w:rPr>
          <w:b/>
        </w:rPr>
        <w:t>Decision:</w:t>
      </w:r>
      <w:r>
        <w:tab/>
        <w:t>Motion carried.</w:t>
      </w:r>
    </w:p>
    <w:p w:rsidR="009805E7" w:rsidRDefault="009805E7" w:rsidP="002B0D8B">
      <w:pPr>
        <w:rPr>
          <w:b/>
          <w:i/>
        </w:rPr>
      </w:pPr>
    </w:p>
    <w:p w:rsidR="007B1058" w:rsidRDefault="007B1058" w:rsidP="002B0D8B">
      <w:pPr>
        <w:rPr>
          <w:b/>
        </w:rPr>
      </w:pPr>
    </w:p>
    <w:p w:rsidR="007B1058" w:rsidRDefault="007B1058" w:rsidP="002B0D8B">
      <w:pPr>
        <w:rPr>
          <w:b/>
        </w:rPr>
      </w:pPr>
    </w:p>
    <w:p w:rsidR="007B1058" w:rsidRDefault="007B1058" w:rsidP="002B0D8B">
      <w:pPr>
        <w:rPr>
          <w:b/>
        </w:rPr>
      </w:pPr>
    </w:p>
    <w:p w:rsidR="007B1058" w:rsidRDefault="007B1058" w:rsidP="002B0D8B">
      <w:pPr>
        <w:rPr>
          <w:b/>
        </w:rPr>
      </w:pPr>
    </w:p>
    <w:p w:rsidR="007B1058" w:rsidRDefault="007B1058" w:rsidP="002B0D8B">
      <w:pPr>
        <w:rPr>
          <w:b/>
        </w:rPr>
      </w:pPr>
    </w:p>
    <w:p w:rsidR="009805E7" w:rsidRPr="009805E7" w:rsidRDefault="009805E7" w:rsidP="002B0D8B">
      <w:pPr>
        <w:rPr>
          <w:b/>
        </w:rPr>
      </w:pPr>
      <w:r w:rsidRPr="009805E7">
        <w:rPr>
          <w:b/>
        </w:rPr>
        <w:t>Motion #16-016</w:t>
      </w:r>
    </w:p>
    <w:p w:rsidR="00A76B30" w:rsidRPr="009805E7" w:rsidRDefault="00914009" w:rsidP="00CA5D82">
      <w:pPr>
        <w:rPr>
          <w:b/>
          <w:sz w:val="26"/>
          <w:szCs w:val="26"/>
        </w:rPr>
      </w:pPr>
      <w:r w:rsidRPr="009805E7">
        <w:rPr>
          <w:b/>
          <w:sz w:val="26"/>
          <w:szCs w:val="26"/>
        </w:rPr>
        <w:t>Adjournment</w:t>
      </w:r>
    </w:p>
    <w:p w:rsidR="009805E7" w:rsidRDefault="009805E7" w:rsidP="00CA5D82">
      <w:pPr>
        <w:rPr>
          <w:b/>
          <w:sz w:val="28"/>
          <w:szCs w:val="28"/>
        </w:rPr>
      </w:pPr>
    </w:p>
    <w:p w:rsidR="009805E7" w:rsidRPr="007B1058" w:rsidRDefault="009805E7" w:rsidP="00CA5D82">
      <w:r w:rsidRPr="007B1058">
        <w:t>There being no further business, it was moved by</w:t>
      </w:r>
      <w:r w:rsidR="007E077E" w:rsidRPr="007E077E">
        <w:t xml:space="preserve"> </w:t>
      </w:r>
      <w:r w:rsidR="007E077E">
        <w:t>Councillor Anstey and seconded by Deputy Mayor Abbott</w:t>
      </w:r>
      <w:r w:rsidRPr="007B1058">
        <w:t xml:space="preserve"> that the meeting be</w:t>
      </w:r>
      <w:bookmarkStart w:id="0" w:name="_GoBack"/>
      <w:bookmarkEnd w:id="0"/>
      <w:r w:rsidRPr="007B1058">
        <w:t xml:space="preserve"> adjourned.</w:t>
      </w:r>
    </w:p>
    <w:p w:rsidR="009805E7" w:rsidRDefault="009805E7" w:rsidP="00CA5D82">
      <w:pPr>
        <w:rPr>
          <w:b/>
          <w:sz w:val="28"/>
          <w:szCs w:val="28"/>
        </w:rPr>
      </w:pPr>
    </w:p>
    <w:p w:rsidR="009805E7" w:rsidRPr="007B1058" w:rsidRDefault="009805E7" w:rsidP="00CA5D82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B1058">
        <w:t xml:space="preserve">In </w:t>
      </w:r>
      <w:proofErr w:type="spellStart"/>
      <w:r w:rsidRPr="007B1058">
        <w:t>Favour</w:t>
      </w:r>
      <w:proofErr w:type="spellEnd"/>
      <w:r w:rsidRPr="007B1058">
        <w:t>:</w:t>
      </w:r>
      <w:r w:rsidRPr="007B1058">
        <w:tab/>
        <w:t>7</w:t>
      </w:r>
      <w:r w:rsidRPr="007B1058">
        <w:tab/>
        <w:t>Opposing:</w:t>
      </w:r>
      <w:r w:rsidRPr="007B1058">
        <w:tab/>
        <w:t>0</w:t>
      </w:r>
    </w:p>
    <w:p w:rsidR="009805E7" w:rsidRPr="007B1058" w:rsidRDefault="009805E7" w:rsidP="00CA5D82"/>
    <w:p w:rsidR="009805E7" w:rsidRPr="007B1058" w:rsidRDefault="007B1058" w:rsidP="00CA5D82">
      <w:r w:rsidRPr="007B1058">
        <w:rPr>
          <w:b/>
        </w:rPr>
        <w:t>Decision:</w:t>
      </w:r>
      <w:r w:rsidRPr="007B1058">
        <w:rPr>
          <w:b/>
        </w:rPr>
        <w:tab/>
      </w:r>
      <w:r w:rsidR="009805E7" w:rsidRPr="007B1058">
        <w:t>Motio</w:t>
      </w:r>
      <w:r>
        <w:t>n carried.</w:t>
      </w:r>
    </w:p>
    <w:p w:rsidR="009805E7" w:rsidRPr="00CA5D82" w:rsidRDefault="009805E7" w:rsidP="00CA5D82">
      <w:pPr>
        <w:rPr>
          <w:b/>
          <w:sz w:val="28"/>
          <w:szCs w:val="28"/>
        </w:rPr>
      </w:pPr>
    </w:p>
    <w:p w:rsidR="00A0225D" w:rsidRPr="0000057B" w:rsidRDefault="00A76B30" w:rsidP="00A76B30">
      <w:pPr>
        <w:pStyle w:val="Footer"/>
      </w:pPr>
      <w:r>
        <w:t>The meeting adjourned at</w:t>
      </w:r>
      <w:r w:rsidR="00D23297">
        <w:t xml:space="preserve"> </w:t>
      </w:r>
      <w:r w:rsidR="009805E7">
        <w:t>1:45 p</w:t>
      </w:r>
      <w:r w:rsidR="001C4372" w:rsidRPr="001C4372">
        <w:t>m.</w:t>
      </w:r>
    </w:p>
    <w:p w:rsidR="00444E8D" w:rsidRDefault="00444E8D" w:rsidP="00A76B30">
      <w:pPr>
        <w:pStyle w:val="Footer"/>
        <w:rPr>
          <w:b/>
        </w:rPr>
      </w:pPr>
    </w:p>
    <w:p w:rsidR="00765963" w:rsidRPr="00A76B30" w:rsidRDefault="00765963" w:rsidP="00A76B30">
      <w:pPr>
        <w:pStyle w:val="Footer"/>
        <w:rPr>
          <w:b/>
        </w:rPr>
      </w:pPr>
    </w:p>
    <w:p w:rsidR="00A76B30" w:rsidRPr="00A76B30" w:rsidRDefault="00A76B30" w:rsidP="00A76B30">
      <w:pPr>
        <w:pStyle w:val="Footer"/>
        <w:rPr>
          <w:b/>
        </w:rPr>
      </w:pPr>
      <w:r w:rsidRPr="00A76B30">
        <w:rPr>
          <w:b/>
        </w:rPr>
        <w:t>___________________________</w:t>
      </w:r>
      <w:r w:rsidR="00824124">
        <w:rPr>
          <w:b/>
        </w:rPr>
        <w:t>____</w:t>
      </w:r>
      <w:r w:rsidRPr="00A76B30">
        <w:rPr>
          <w:b/>
        </w:rPr>
        <w:t>______</w:t>
      </w:r>
    </w:p>
    <w:p w:rsidR="00444E8D" w:rsidRDefault="00E74401" w:rsidP="00A76B30">
      <w:pPr>
        <w:pStyle w:val="Footer"/>
        <w:rPr>
          <w:b/>
        </w:rPr>
      </w:pPr>
      <w:r>
        <w:rPr>
          <w:b/>
        </w:rPr>
        <w:t>C. Elliott,</w:t>
      </w:r>
      <w:r w:rsidR="00177E0A">
        <w:rPr>
          <w:b/>
        </w:rPr>
        <w:t xml:space="preserve"> Mayor</w:t>
      </w:r>
    </w:p>
    <w:p w:rsidR="0005014E" w:rsidRPr="00A76B30" w:rsidRDefault="0005014E" w:rsidP="00A76B30">
      <w:pPr>
        <w:pStyle w:val="Footer"/>
        <w:rPr>
          <w:b/>
        </w:rPr>
      </w:pPr>
    </w:p>
    <w:p w:rsidR="00CA5D82" w:rsidRDefault="00CA5D82" w:rsidP="00A76B30">
      <w:pPr>
        <w:pStyle w:val="Footer"/>
        <w:rPr>
          <w:b/>
        </w:rPr>
      </w:pPr>
    </w:p>
    <w:p w:rsidR="00F7384D" w:rsidRDefault="00A76B30" w:rsidP="00F7384D">
      <w:pPr>
        <w:pStyle w:val="Footer"/>
        <w:rPr>
          <w:b/>
        </w:rPr>
      </w:pPr>
      <w:r w:rsidRPr="00A76B30">
        <w:rPr>
          <w:b/>
        </w:rPr>
        <w:t>_________________________________</w:t>
      </w:r>
      <w:r w:rsidR="00824124">
        <w:rPr>
          <w:b/>
        </w:rPr>
        <w:t>__</w:t>
      </w:r>
      <w:r w:rsidRPr="00A76B30">
        <w:rPr>
          <w:b/>
        </w:rPr>
        <w:t>__</w:t>
      </w:r>
    </w:p>
    <w:p w:rsidR="00515C43" w:rsidRPr="00515C43" w:rsidRDefault="00FC63E8" w:rsidP="00F7384D">
      <w:pPr>
        <w:pStyle w:val="Footer"/>
        <w:rPr>
          <w:b/>
        </w:rPr>
      </w:pPr>
      <w:r>
        <w:rPr>
          <w:b/>
        </w:rPr>
        <w:t xml:space="preserve">S. </w:t>
      </w:r>
      <w:proofErr w:type="gramStart"/>
      <w:r>
        <w:rPr>
          <w:b/>
        </w:rPr>
        <w:t xml:space="preserve">Fisher </w:t>
      </w:r>
      <w:r w:rsidR="00515C43">
        <w:rPr>
          <w:b/>
        </w:rPr>
        <w:t>,</w:t>
      </w:r>
      <w:proofErr w:type="gramEnd"/>
      <w:r w:rsidR="00515C43">
        <w:rPr>
          <w:b/>
        </w:rPr>
        <w:t xml:space="preserve"> Town Clerk</w:t>
      </w:r>
      <w:r>
        <w:rPr>
          <w:b/>
        </w:rPr>
        <w:t xml:space="preserve"> (A)</w:t>
      </w:r>
    </w:p>
    <w:sectPr w:rsidR="00515C43" w:rsidRPr="00515C43" w:rsidSect="006B03EA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2EE" w:rsidRDefault="00E712EE" w:rsidP="007E0D19">
      <w:r>
        <w:separator/>
      </w:r>
    </w:p>
  </w:endnote>
  <w:endnote w:type="continuationSeparator" w:id="0">
    <w:p w:rsidR="00E712EE" w:rsidRDefault="00E712EE" w:rsidP="007E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2EE" w:rsidRDefault="00E712EE" w:rsidP="007E0D19">
      <w:r>
        <w:separator/>
      </w:r>
    </w:p>
  </w:footnote>
  <w:footnote w:type="continuationSeparator" w:id="0">
    <w:p w:rsidR="00E712EE" w:rsidRDefault="00E712EE" w:rsidP="007E0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4C0" w:rsidRPr="007E0D19" w:rsidRDefault="007B1058" w:rsidP="007E0D19">
    <w:pPr>
      <w:pStyle w:val="Header"/>
      <w:pBdr>
        <w:bottom w:val="single" w:sz="4" w:space="1" w:color="7F7F7F" w:themeColor="text1" w:themeTint="80"/>
      </w:pBdr>
      <w:jc w:val="right"/>
      <w:rPr>
        <w:b/>
        <w:i/>
        <w:color w:val="7F7F7F" w:themeColor="text1" w:themeTint="80"/>
        <w:u w:val="single"/>
      </w:rPr>
    </w:pPr>
    <w:r>
      <w:rPr>
        <w:b/>
        <w:i/>
        <w:color w:val="808080" w:themeColor="background1" w:themeShade="80"/>
      </w:rPr>
      <w:t xml:space="preserve">Special </w:t>
    </w:r>
    <w:r w:rsidR="001954C0">
      <w:rPr>
        <w:b/>
        <w:i/>
        <w:color w:val="808080" w:themeColor="background1" w:themeShade="80"/>
      </w:rPr>
      <w:t>Meeting o</w:t>
    </w:r>
    <w:r w:rsidR="00CE701D">
      <w:rPr>
        <w:b/>
        <w:i/>
        <w:color w:val="808080" w:themeColor="background1" w:themeShade="80"/>
      </w:rPr>
      <w:t>f</w:t>
    </w:r>
    <w:r w:rsidR="002D4356">
      <w:rPr>
        <w:b/>
        <w:i/>
        <w:color w:val="808080" w:themeColor="background1" w:themeShade="80"/>
      </w:rPr>
      <w:t xml:space="preserve"> Council                     </w:t>
    </w:r>
    <w:r w:rsidR="00DC12D9">
      <w:rPr>
        <w:b/>
        <w:i/>
        <w:color w:val="808080" w:themeColor="background1" w:themeShade="80"/>
      </w:rPr>
      <w:t xml:space="preserve">January </w:t>
    </w:r>
    <w:r w:rsidR="00296C44">
      <w:rPr>
        <w:b/>
        <w:i/>
        <w:color w:val="808080" w:themeColor="background1" w:themeShade="80"/>
      </w:rPr>
      <w:t>2</w:t>
    </w:r>
    <w:r>
      <w:rPr>
        <w:b/>
        <w:i/>
        <w:color w:val="808080" w:themeColor="background1" w:themeShade="80"/>
      </w:rPr>
      <w:t>9</w:t>
    </w:r>
    <w:r w:rsidR="00DC12D9">
      <w:rPr>
        <w:b/>
        <w:i/>
        <w:color w:val="808080" w:themeColor="background1" w:themeShade="80"/>
      </w:rPr>
      <w:t>, 2016</w:t>
    </w:r>
    <w:r w:rsidR="001954C0" w:rsidRPr="007E0D19">
      <w:rPr>
        <w:b/>
        <w:i/>
        <w:color w:val="808080" w:themeColor="background1" w:themeShade="80"/>
      </w:rPr>
      <w:tab/>
    </w:r>
    <w:sdt>
      <w:sdtPr>
        <w:rPr>
          <w:b/>
          <w:i/>
        </w:rPr>
        <w:id w:val="565053189"/>
        <w:docPartObj>
          <w:docPartGallery w:val="Page Numbers (Top of Page)"/>
          <w:docPartUnique/>
        </w:docPartObj>
      </w:sdtPr>
      <w:sdtEndPr/>
      <w:sdtContent>
        <w:r w:rsidR="001954C0" w:rsidRPr="007E0D19">
          <w:rPr>
            <w:b/>
            <w:i/>
            <w:color w:val="7F7F7F" w:themeColor="text1" w:themeTint="80"/>
          </w:rPr>
          <w:t xml:space="preserve">Page </w:t>
        </w:r>
        <w:r w:rsidR="00612874" w:rsidRPr="007E0D19">
          <w:rPr>
            <w:b/>
            <w:i/>
            <w:color w:val="7F7F7F" w:themeColor="text1" w:themeTint="80"/>
          </w:rPr>
          <w:fldChar w:fldCharType="begin"/>
        </w:r>
        <w:r w:rsidR="001954C0" w:rsidRPr="007E0D19">
          <w:rPr>
            <w:b/>
            <w:i/>
            <w:color w:val="7F7F7F" w:themeColor="text1" w:themeTint="80"/>
          </w:rPr>
          <w:instrText xml:space="preserve"> PAGE </w:instrText>
        </w:r>
        <w:r w:rsidR="00612874" w:rsidRPr="007E0D19">
          <w:rPr>
            <w:b/>
            <w:i/>
            <w:color w:val="7F7F7F" w:themeColor="text1" w:themeTint="80"/>
          </w:rPr>
          <w:fldChar w:fldCharType="separate"/>
        </w:r>
        <w:r w:rsidR="007E077E">
          <w:rPr>
            <w:b/>
            <w:i/>
            <w:noProof/>
            <w:color w:val="7F7F7F" w:themeColor="text1" w:themeTint="80"/>
          </w:rPr>
          <w:t>2</w:t>
        </w:r>
        <w:r w:rsidR="00612874" w:rsidRPr="007E0D19">
          <w:rPr>
            <w:b/>
            <w:i/>
            <w:color w:val="7F7F7F" w:themeColor="text1" w:themeTint="80"/>
          </w:rPr>
          <w:fldChar w:fldCharType="end"/>
        </w:r>
        <w:r w:rsidR="001954C0" w:rsidRPr="007E0D19">
          <w:rPr>
            <w:b/>
            <w:i/>
            <w:color w:val="7F7F7F" w:themeColor="text1" w:themeTint="80"/>
          </w:rPr>
          <w:t xml:space="preserve"> of </w:t>
        </w:r>
        <w:r w:rsidR="00612874" w:rsidRPr="007E0D19">
          <w:rPr>
            <w:b/>
            <w:i/>
            <w:color w:val="7F7F7F" w:themeColor="text1" w:themeTint="80"/>
          </w:rPr>
          <w:fldChar w:fldCharType="begin"/>
        </w:r>
        <w:r w:rsidR="001954C0" w:rsidRPr="007E0D19">
          <w:rPr>
            <w:b/>
            <w:i/>
            <w:color w:val="7F7F7F" w:themeColor="text1" w:themeTint="80"/>
          </w:rPr>
          <w:instrText xml:space="preserve"> NUMPAGES  </w:instrText>
        </w:r>
        <w:r w:rsidR="00612874" w:rsidRPr="007E0D19">
          <w:rPr>
            <w:b/>
            <w:i/>
            <w:color w:val="7F7F7F" w:themeColor="text1" w:themeTint="80"/>
          </w:rPr>
          <w:fldChar w:fldCharType="separate"/>
        </w:r>
        <w:r w:rsidR="007E077E">
          <w:rPr>
            <w:b/>
            <w:i/>
            <w:noProof/>
            <w:color w:val="7F7F7F" w:themeColor="text1" w:themeTint="80"/>
          </w:rPr>
          <w:t>2</w:t>
        </w:r>
        <w:r w:rsidR="00612874" w:rsidRPr="007E0D19">
          <w:rPr>
            <w:b/>
            <w:i/>
            <w:color w:val="7F7F7F" w:themeColor="text1" w:themeTint="80"/>
          </w:rPr>
          <w:fldChar w:fldCharType="end"/>
        </w:r>
      </w:sdtContent>
    </w:sdt>
  </w:p>
  <w:p w:rsidR="001954C0" w:rsidRPr="00C22809" w:rsidRDefault="001954C0">
    <w:pPr>
      <w:pStyle w:val="Header"/>
      <w:rPr>
        <w:b/>
        <w:i/>
        <w:color w:val="808080" w:themeColor="background1" w:themeShade="80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4C0" w:rsidRPr="00C20CB1" w:rsidRDefault="00B44388" w:rsidP="00B4438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tabs>
        <w:tab w:val="left" w:pos="2700"/>
        <w:tab w:val="center" w:pos="4680"/>
      </w:tabs>
      <w:spacing w:after="240" w:line="276" w:lineRule="auto"/>
      <w:jc w:val="left"/>
      <w:rPr>
        <w:rFonts w:cs="Arial"/>
        <w:b/>
        <w:sz w:val="36"/>
        <w:szCs w:val="36"/>
      </w:rPr>
    </w:pPr>
    <w:r>
      <w:rPr>
        <w:rFonts w:cs="Arial"/>
        <w:b/>
        <w:sz w:val="36"/>
        <w:szCs w:val="36"/>
      </w:rPr>
      <w:tab/>
    </w:r>
    <w:r>
      <w:rPr>
        <w:rFonts w:cs="Arial"/>
        <w:b/>
        <w:sz w:val="36"/>
        <w:szCs w:val="36"/>
      </w:rPr>
      <w:tab/>
    </w:r>
    <w:r w:rsidR="001954C0" w:rsidRPr="00C20CB1">
      <w:rPr>
        <w:rFonts w:cs="Arial"/>
        <w:b/>
        <w:sz w:val="36"/>
        <w:szCs w:val="36"/>
      </w:rPr>
      <w:t>MINUTES</w:t>
    </w:r>
  </w:p>
  <w:p w:rsidR="001954C0" w:rsidRDefault="009805E7" w:rsidP="00FF0F0C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Special M</w:t>
    </w:r>
    <w:r w:rsidR="001954C0">
      <w:rPr>
        <w:rFonts w:cs="Arial"/>
        <w:b/>
        <w:sz w:val="28"/>
        <w:szCs w:val="28"/>
      </w:rPr>
      <w:t xml:space="preserve">eeting of Council </w:t>
    </w:r>
  </w:p>
  <w:p w:rsidR="0034096A" w:rsidRDefault="00FD3DBB" w:rsidP="0034096A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tabs>
        <w:tab w:val="left" w:pos="2352"/>
        <w:tab w:val="center" w:pos="4680"/>
      </w:tabs>
      <w:jc w:val="left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ab/>
    </w:r>
    <w:r w:rsidR="009805E7">
      <w:rPr>
        <w:rFonts w:cs="Arial"/>
        <w:b/>
        <w:sz w:val="28"/>
        <w:szCs w:val="28"/>
      </w:rPr>
      <w:t>Fri</w:t>
    </w:r>
    <w:r w:rsidR="00EB5E88">
      <w:rPr>
        <w:rFonts w:cs="Arial"/>
        <w:b/>
        <w:sz w:val="28"/>
        <w:szCs w:val="28"/>
      </w:rPr>
      <w:t>day</w:t>
    </w:r>
    <w:r w:rsidR="006C2FCE">
      <w:rPr>
        <w:rFonts w:cs="Arial"/>
        <w:b/>
        <w:sz w:val="28"/>
        <w:szCs w:val="28"/>
      </w:rPr>
      <w:t xml:space="preserve">, </w:t>
    </w:r>
    <w:r w:rsidR="00EB5E88">
      <w:rPr>
        <w:rFonts w:cs="Arial"/>
        <w:b/>
        <w:sz w:val="28"/>
        <w:szCs w:val="28"/>
      </w:rPr>
      <w:t xml:space="preserve">January </w:t>
    </w:r>
    <w:r w:rsidR="00FC63E8">
      <w:rPr>
        <w:rFonts w:cs="Arial"/>
        <w:b/>
        <w:sz w:val="28"/>
        <w:szCs w:val="28"/>
      </w:rPr>
      <w:t>2</w:t>
    </w:r>
    <w:r w:rsidR="009805E7">
      <w:rPr>
        <w:rFonts w:cs="Arial"/>
        <w:b/>
        <w:sz w:val="28"/>
        <w:szCs w:val="28"/>
      </w:rPr>
      <w:t>9</w:t>
    </w:r>
    <w:r w:rsidR="00177E0A" w:rsidRPr="00177E0A">
      <w:rPr>
        <w:rFonts w:cs="Arial"/>
        <w:b/>
        <w:sz w:val="28"/>
        <w:szCs w:val="28"/>
        <w:vertAlign w:val="superscript"/>
      </w:rPr>
      <w:t>th</w:t>
    </w:r>
    <w:r w:rsidR="00FC47A0">
      <w:rPr>
        <w:rFonts w:cs="Arial"/>
        <w:b/>
        <w:sz w:val="28"/>
        <w:szCs w:val="28"/>
      </w:rPr>
      <w:t>,</w:t>
    </w:r>
    <w:r w:rsidR="002B0D8B">
      <w:rPr>
        <w:rFonts w:cs="Arial"/>
        <w:b/>
        <w:sz w:val="28"/>
        <w:szCs w:val="28"/>
      </w:rPr>
      <w:t xml:space="preserve"> </w:t>
    </w:r>
    <w:r w:rsidR="001954C0">
      <w:rPr>
        <w:rFonts w:cs="Arial"/>
        <w:b/>
        <w:sz w:val="28"/>
        <w:szCs w:val="28"/>
      </w:rPr>
      <w:t>201</w:t>
    </w:r>
    <w:r w:rsidR="00EB5E88">
      <w:rPr>
        <w:rFonts w:cs="Arial"/>
        <w:b/>
        <w:sz w:val="28"/>
        <w:szCs w:val="28"/>
      </w:rPr>
      <w:t>6</w:t>
    </w:r>
    <w:r w:rsidR="001954C0">
      <w:rPr>
        <w:rFonts w:cs="Arial"/>
        <w:b/>
        <w:sz w:val="28"/>
        <w:szCs w:val="28"/>
      </w:rPr>
      <w:t xml:space="preserve"> @ </w:t>
    </w:r>
    <w:r w:rsidR="009805E7">
      <w:rPr>
        <w:rFonts w:cs="Arial"/>
        <w:b/>
        <w:sz w:val="28"/>
        <w:szCs w:val="28"/>
      </w:rPr>
      <w:t>1</w:t>
    </w:r>
    <w:r w:rsidR="008613A3">
      <w:rPr>
        <w:rFonts w:cs="Arial"/>
        <w:b/>
        <w:sz w:val="28"/>
        <w:szCs w:val="28"/>
      </w:rPr>
      <w:t>:</w:t>
    </w:r>
    <w:r w:rsidR="009805E7">
      <w:rPr>
        <w:rFonts w:cs="Arial"/>
        <w:b/>
        <w:sz w:val="28"/>
        <w:szCs w:val="28"/>
      </w:rPr>
      <w:t>3</w:t>
    </w:r>
    <w:r w:rsidR="00191B1F">
      <w:rPr>
        <w:rFonts w:cs="Arial"/>
        <w:b/>
        <w:sz w:val="28"/>
        <w:szCs w:val="28"/>
      </w:rPr>
      <w:t xml:space="preserve">0 </w:t>
    </w:r>
    <w:r w:rsidR="009805E7">
      <w:rPr>
        <w:rFonts w:cs="Arial"/>
        <w:b/>
        <w:sz w:val="28"/>
        <w:szCs w:val="28"/>
      </w:rPr>
      <w:t>p</w:t>
    </w:r>
    <w:r w:rsidR="00EB5E88">
      <w:rPr>
        <w:rFonts w:cs="Arial"/>
        <w:b/>
        <w:sz w:val="28"/>
        <w:szCs w:val="28"/>
      </w:rPr>
      <w:t>m</w:t>
    </w:r>
  </w:p>
  <w:p w:rsidR="001954C0" w:rsidRDefault="0034096A" w:rsidP="0034096A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tabs>
        <w:tab w:val="left" w:pos="2352"/>
        <w:tab w:val="center" w:pos="4680"/>
      </w:tabs>
      <w:jc w:val="left"/>
    </w:pPr>
    <w:r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 w:rsidR="00E74401">
      <w:rPr>
        <w:rFonts w:cs="Arial"/>
        <w:b/>
        <w:sz w:val="28"/>
        <w:szCs w:val="28"/>
      </w:rPr>
      <w:t>Council Chambers</w:t>
    </w:r>
    <w:r w:rsidR="001954C0">
      <w:rPr>
        <w:rFonts w:cs="Arial"/>
        <w:b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F65F0"/>
    <w:multiLevelType w:val="hybridMultilevel"/>
    <w:tmpl w:val="E098E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266F9"/>
    <w:multiLevelType w:val="hybridMultilevel"/>
    <w:tmpl w:val="FDD0C70E"/>
    <w:lvl w:ilvl="0" w:tplc="1C9E5316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512B0E"/>
    <w:multiLevelType w:val="hybridMultilevel"/>
    <w:tmpl w:val="B7D4DF52"/>
    <w:lvl w:ilvl="0" w:tplc="A64E88AC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5C265C24"/>
    <w:multiLevelType w:val="hybridMultilevel"/>
    <w:tmpl w:val="0616CB14"/>
    <w:lvl w:ilvl="0" w:tplc="108ADF88">
      <w:start w:val="14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F15129"/>
    <w:multiLevelType w:val="hybridMultilevel"/>
    <w:tmpl w:val="F594C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652A4F"/>
    <w:multiLevelType w:val="hybridMultilevel"/>
    <w:tmpl w:val="369C7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0D2"/>
    <w:rsid w:val="0000004B"/>
    <w:rsid w:val="00000154"/>
    <w:rsid w:val="0000057B"/>
    <w:rsid w:val="00000FFD"/>
    <w:rsid w:val="000018F0"/>
    <w:rsid w:val="00002CDE"/>
    <w:rsid w:val="00002E24"/>
    <w:rsid w:val="00003E2C"/>
    <w:rsid w:val="0000442A"/>
    <w:rsid w:val="00005B04"/>
    <w:rsid w:val="0000715A"/>
    <w:rsid w:val="00011AE5"/>
    <w:rsid w:val="00012536"/>
    <w:rsid w:val="00012763"/>
    <w:rsid w:val="000133B0"/>
    <w:rsid w:val="00014AF9"/>
    <w:rsid w:val="00014DD1"/>
    <w:rsid w:val="00015126"/>
    <w:rsid w:val="000173CA"/>
    <w:rsid w:val="0002009D"/>
    <w:rsid w:val="00022A73"/>
    <w:rsid w:val="00024940"/>
    <w:rsid w:val="00024A38"/>
    <w:rsid w:val="0002506F"/>
    <w:rsid w:val="000302D5"/>
    <w:rsid w:val="00031D48"/>
    <w:rsid w:val="000339E5"/>
    <w:rsid w:val="00034384"/>
    <w:rsid w:val="00034E79"/>
    <w:rsid w:val="00034F57"/>
    <w:rsid w:val="000362B9"/>
    <w:rsid w:val="00036F19"/>
    <w:rsid w:val="00040814"/>
    <w:rsid w:val="000409EE"/>
    <w:rsid w:val="00040E4D"/>
    <w:rsid w:val="00042724"/>
    <w:rsid w:val="0004729A"/>
    <w:rsid w:val="00050066"/>
    <w:rsid w:val="0005014E"/>
    <w:rsid w:val="00050445"/>
    <w:rsid w:val="00050DDF"/>
    <w:rsid w:val="00051B79"/>
    <w:rsid w:val="00052914"/>
    <w:rsid w:val="00052EE9"/>
    <w:rsid w:val="000541CD"/>
    <w:rsid w:val="0005458B"/>
    <w:rsid w:val="000577C7"/>
    <w:rsid w:val="0006082D"/>
    <w:rsid w:val="000629B8"/>
    <w:rsid w:val="00062DC0"/>
    <w:rsid w:val="000634F3"/>
    <w:rsid w:val="000646C6"/>
    <w:rsid w:val="000654C1"/>
    <w:rsid w:val="00070EB2"/>
    <w:rsid w:val="00073B0C"/>
    <w:rsid w:val="00074078"/>
    <w:rsid w:val="00074B8E"/>
    <w:rsid w:val="000756C5"/>
    <w:rsid w:val="00077043"/>
    <w:rsid w:val="00077A1A"/>
    <w:rsid w:val="00080BF3"/>
    <w:rsid w:val="00083E6F"/>
    <w:rsid w:val="00084A78"/>
    <w:rsid w:val="00084FF1"/>
    <w:rsid w:val="00085B87"/>
    <w:rsid w:val="000870F2"/>
    <w:rsid w:val="00087BEC"/>
    <w:rsid w:val="00090291"/>
    <w:rsid w:val="0009076D"/>
    <w:rsid w:val="00092266"/>
    <w:rsid w:val="00092600"/>
    <w:rsid w:val="00093349"/>
    <w:rsid w:val="000933F1"/>
    <w:rsid w:val="00093AC5"/>
    <w:rsid w:val="000958B0"/>
    <w:rsid w:val="00096250"/>
    <w:rsid w:val="00096358"/>
    <w:rsid w:val="00097D5A"/>
    <w:rsid w:val="000A18B4"/>
    <w:rsid w:val="000A4A00"/>
    <w:rsid w:val="000A568B"/>
    <w:rsid w:val="000B04A4"/>
    <w:rsid w:val="000B1EDF"/>
    <w:rsid w:val="000B3860"/>
    <w:rsid w:val="000B3CF3"/>
    <w:rsid w:val="000B5744"/>
    <w:rsid w:val="000B69AE"/>
    <w:rsid w:val="000C1181"/>
    <w:rsid w:val="000C1319"/>
    <w:rsid w:val="000C350F"/>
    <w:rsid w:val="000C468C"/>
    <w:rsid w:val="000C496E"/>
    <w:rsid w:val="000C4B20"/>
    <w:rsid w:val="000C64AA"/>
    <w:rsid w:val="000C6F73"/>
    <w:rsid w:val="000C757D"/>
    <w:rsid w:val="000D3276"/>
    <w:rsid w:val="000D363E"/>
    <w:rsid w:val="000D36EC"/>
    <w:rsid w:val="000D40E5"/>
    <w:rsid w:val="000D4A30"/>
    <w:rsid w:val="000D4C35"/>
    <w:rsid w:val="000D4FF7"/>
    <w:rsid w:val="000D7780"/>
    <w:rsid w:val="000E0D03"/>
    <w:rsid w:val="000E2F38"/>
    <w:rsid w:val="000E42E5"/>
    <w:rsid w:val="000E4525"/>
    <w:rsid w:val="000E4B5F"/>
    <w:rsid w:val="000E59C4"/>
    <w:rsid w:val="000F5B89"/>
    <w:rsid w:val="00101171"/>
    <w:rsid w:val="00101FF1"/>
    <w:rsid w:val="001027FB"/>
    <w:rsid w:val="001035CB"/>
    <w:rsid w:val="0010622B"/>
    <w:rsid w:val="00107908"/>
    <w:rsid w:val="00107964"/>
    <w:rsid w:val="001108B6"/>
    <w:rsid w:val="00111B41"/>
    <w:rsid w:val="00112A41"/>
    <w:rsid w:val="00112DBB"/>
    <w:rsid w:val="001139A4"/>
    <w:rsid w:val="00114050"/>
    <w:rsid w:val="0011517F"/>
    <w:rsid w:val="0011668F"/>
    <w:rsid w:val="00117022"/>
    <w:rsid w:val="00117690"/>
    <w:rsid w:val="001207D7"/>
    <w:rsid w:val="00122848"/>
    <w:rsid w:val="00122919"/>
    <w:rsid w:val="00125759"/>
    <w:rsid w:val="0012585D"/>
    <w:rsid w:val="0013027A"/>
    <w:rsid w:val="001328B4"/>
    <w:rsid w:val="001358A0"/>
    <w:rsid w:val="001362B1"/>
    <w:rsid w:val="00137AAB"/>
    <w:rsid w:val="00141667"/>
    <w:rsid w:val="001423F6"/>
    <w:rsid w:val="00143BA5"/>
    <w:rsid w:val="00143E50"/>
    <w:rsid w:val="00144F9E"/>
    <w:rsid w:val="001467CD"/>
    <w:rsid w:val="00147C92"/>
    <w:rsid w:val="00152EEB"/>
    <w:rsid w:val="00153834"/>
    <w:rsid w:val="00155F12"/>
    <w:rsid w:val="0015638E"/>
    <w:rsid w:val="0016005F"/>
    <w:rsid w:val="00160F8F"/>
    <w:rsid w:val="00161201"/>
    <w:rsid w:val="00161D05"/>
    <w:rsid w:val="0016344A"/>
    <w:rsid w:val="0016446B"/>
    <w:rsid w:val="00166D26"/>
    <w:rsid w:val="00166F08"/>
    <w:rsid w:val="00167C13"/>
    <w:rsid w:val="001700C8"/>
    <w:rsid w:val="001702C2"/>
    <w:rsid w:val="001718BD"/>
    <w:rsid w:val="001721CC"/>
    <w:rsid w:val="001757F6"/>
    <w:rsid w:val="00175DA6"/>
    <w:rsid w:val="001766F8"/>
    <w:rsid w:val="00176F2F"/>
    <w:rsid w:val="0017741D"/>
    <w:rsid w:val="00177484"/>
    <w:rsid w:val="00177E0A"/>
    <w:rsid w:val="00181263"/>
    <w:rsid w:val="00181B17"/>
    <w:rsid w:val="001827FA"/>
    <w:rsid w:val="00182EAF"/>
    <w:rsid w:val="00182F8F"/>
    <w:rsid w:val="00186F38"/>
    <w:rsid w:val="0018711D"/>
    <w:rsid w:val="001877C4"/>
    <w:rsid w:val="001905F7"/>
    <w:rsid w:val="001907A1"/>
    <w:rsid w:val="00190D92"/>
    <w:rsid w:val="001910BE"/>
    <w:rsid w:val="00191B1F"/>
    <w:rsid w:val="00191E27"/>
    <w:rsid w:val="00192859"/>
    <w:rsid w:val="00195101"/>
    <w:rsid w:val="001954C0"/>
    <w:rsid w:val="001960D2"/>
    <w:rsid w:val="00197503"/>
    <w:rsid w:val="001A198F"/>
    <w:rsid w:val="001A2580"/>
    <w:rsid w:val="001A301D"/>
    <w:rsid w:val="001A3E3B"/>
    <w:rsid w:val="001A48A0"/>
    <w:rsid w:val="001A4E57"/>
    <w:rsid w:val="001A5F76"/>
    <w:rsid w:val="001A7844"/>
    <w:rsid w:val="001B0233"/>
    <w:rsid w:val="001B026B"/>
    <w:rsid w:val="001B0A26"/>
    <w:rsid w:val="001B30CC"/>
    <w:rsid w:val="001B3CFF"/>
    <w:rsid w:val="001B4DC7"/>
    <w:rsid w:val="001B5C8F"/>
    <w:rsid w:val="001B63F9"/>
    <w:rsid w:val="001B6A47"/>
    <w:rsid w:val="001B7E53"/>
    <w:rsid w:val="001C0B67"/>
    <w:rsid w:val="001C4372"/>
    <w:rsid w:val="001C57FE"/>
    <w:rsid w:val="001C6ECA"/>
    <w:rsid w:val="001D2037"/>
    <w:rsid w:val="001D4DAB"/>
    <w:rsid w:val="001D77C5"/>
    <w:rsid w:val="001E0093"/>
    <w:rsid w:val="001E01E1"/>
    <w:rsid w:val="001E1FB1"/>
    <w:rsid w:val="001E33C4"/>
    <w:rsid w:val="001E422F"/>
    <w:rsid w:val="001E5003"/>
    <w:rsid w:val="001E5C7C"/>
    <w:rsid w:val="001F099C"/>
    <w:rsid w:val="001F2CF0"/>
    <w:rsid w:val="001F3582"/>
    <w:rsid w:val="001F358E"/>
    <w:rsid w:val="001F5557"/>
    <w:rsid w:val="001F5F68"/>
    <w:rsid w:val="001F654B"/>
    <w:rsid w:val="001F746D"/>
    <w:rsid w:val="00200AFD"/>
    <w:rsid w:val="0020118B"/>
    <w:rsid w:val="00202638"/>
    <w:rsid w:val="002048C8"/>
    <w:rsid w:val="00207815"/>
    <w:rsid w:val="00212681"/>
    <w:rsid w:val="00213927"/>
    <w:rsid w:val="00215590"/>
    <w:rsid w:val="0021760F"/>
    <w:rsid w:val="00220689"/>
    <w:rsid w:val="00220832"/>
    <w:rsid w:val="00222794"/>
    <w:rsid w:val="002231E5"/>
    <w:rsid w:val="00224295"/>
    <w:rsid w:val="00225EB3"/>
    <w:rsid w:val="0022634C"/>
    <w:rsid w:val="00227C30"/>
    <w:rsid w:val="00230567"/>
    <w:rsid w:val="00231077"/>
    <w:rsid w:val="00231D9F"/>
    <w:rsid w:val="002331BA"/>
    <w:rsid w:val="00234424"/>
    <w:rsid w:val="00234BF0"/>
    <w:rsid w:val="00236D0C"/>
    <w:rsid w:val="00240352"/>
    <w:rsid w:val="00240C4B"/>
    <w:rsid w:val="00242C88"/>
    <w:rsid w:val="00245DB0"/>
    <w:rsid w:val="0025169A"/>
    <w:rsid w:val="00251738"/>
    <w:rsid w:val="002519E6"/>
    <w:rsid w:val="00255836"/>
    <w:rsid w:val="0026216D"/>
    <w:rsid w:val="00262AC7"/>
    <w:rsid w:val="0026403B"/>
    <w:rsid w:val="002645B4"/>
    <w:rsid w:val="00264DC1"/>
    <w:rsid w:val="002650CF"/>
    <w:rsid w:val="002653EA"/>
    <w:rsid w:val="002660F7"/>
    <w:rsid w:val="0027069F"/>
    <w:rsid w:val="002717EC"/>
    <w:rsid w:val="00272B15"/>
    <w:rsid w:val="002734EE"/>
    <w:rsid w:val="00275140"/>
    <w:rsid w:val="00276BDB"/>
    <w:rsid w:val="00276DEF"/>
    <w:rsid w:val="00276ECA"/>
    <w:rsid w:val="002777CE"/>
    <w:rsid w:val="002812D7"/>
    <w:rsid w:val="00286E79"/>
    <w:rsid w:val="00286EFA"/>
    <w:rsid w:val="00287D4C"/>
    <w:rsid w:val="002918E3"/>
    <w:rsid w:val="00292777"/>
    <w:rsid w:val="00296C44"/>
    <w:rsid w:val="00297173"/>
    <w:rsid w:val="002976D7"/>
    <w:rsid w:val="002A635C"/>
    <w:rsid w:val="002A7D2D"/>
    <w:rsid w:val="002B0D8B"/>
    <w:rsid w:val="002B1748"/>
    <w:rsid w:val="002B1799"/>
    <w:rsid w:val="002B2A1F"/>
    <w:rsid w:val="002B433B"/>
    <w:rsid w:val="002B44BD"/>
    <w:rsid w:val="002B471C"/>
    <w:rsid w:val="002C0563"/>
    <w:rsid w:val="002C1617"/>
    <w:rsid w:val="002C2BE0"/>
    <w:rsid w:val="002C481C"/>
    <w:rsid w:val="002C5A55"/>
    <w:rsid w:val="002C729E"/>
    <w:rsid w:val="002C751F"/>
    <w:rsid w:val="002D0ADB"/>
    <w:rsid w:val="002D4356"/>
    <w:rsid w:val="002D74CD"/>
    <w:rsid w:val="002E03A7"/>
    <w:rsid w:val="002E0D8C"/>
    <w:rsid w:val="002E308D"/>
    <w:rsid w:val="002E3679"/>
    <w:rsid w:val="002E40F4"/>
    <w:rsid w:val="002E420E"/>
    <w:rsid w:val="002E53FF"/>
    <w:rsid w:val="002E6716"/>
    <w:rsid w:val="002F0476"/>
    <w:rsid w:val="002F3147"/>
    <w:rsid w:val="002F4236"/>
    <w:rsid w:val="002F6217"/>
    <w:rsid w:val="002F68AF"/>
    <w:rsid w:val="002F6E08"/>
    <w:rsid w:val="0030029B"/>
    <w:rsid w:val="003012B8"/>
    <w:rsid w:val="00301FA8"/>
    <w:rsid w:val="00302BD8"/>
    <w:rsid w:val="0030443C"/>
    <w:rsid w:val="00304546"/>
    <w:rsid w:val="0030579E"/>
    <w:rsid w:val="003067B3"/>
    <w:rsid w:val="00310261"/>
    <w:rsid w:val="003131B3"/>
    <w:rsid w:val="00314306"/>
    <w:rsid w:val="00314F13"/>
    <w:rsid w:val="003156A9"/>
    <w:rsid w:val="00315C8F"/>
    <w:rsid w:val="00316217"/>
    <w:rsid w:val="00320753"/>
    <w:rsid w:val="003217C6"/>
    <w:rsid w:val="00321B1F"/>
    <w:rsid w:val="00325A4F"/>
    <w:rsid w:val="00325E8D"/>
    <w:rsid w:val="00326BE9"/>
    <w:rsid w:val="00326F89"/>
    <w:rsid w:val="003274C4"/>
    <w:rsid w:val="00327556"/>
    <w:rsid w:val="00330CAE"/>
    <w:rsid w:val="00330F71"/>
    <w:rsid w:val="003327C3"/>
    <w:rsid w:val="00333B09"/>
    <w:rsid w:val="003407C6"/>
    <w:rsid w:val="0034096A"/>
    <w:rsid w:val="00340CBD"/>
    <w:rsid w:val="00341045"/>
    <w:rsid w:val="00341214"/>
    <w:rsid w:val="003412D4"/>
    <w:rsid w:val="00341881"/>
    <w:rsid w:val="00343AC4"/>
    <w:rsid w:val="00344D1A"/>
    <w:rsid w:val="00344E9D"/>
    <w:rsid w:val="00347374"/>
    <w:rsid w:val="00347480"/>
    <w:rsid w:val="003508E7"/>
    <w:rsid w:val="00350A07"/>
    <w:rsid w:val="00351993"/>
    <w:rsid w:val="00353D2D"/>
    <w:rsid w:val="00354D39"/>
    <w:rsid w:val="00354E1D"/>
    <w:rsid w:val="003575D9"/>
    <w:rsid w:val="00362483"/>
    <w:rsid w:val="003628EB"/>
    <w:rsid w:val="00365637"/>
    <w:rsid w:val="00365CFB"/>
    <w:rsid w:val="00366550"/>
    <w:rsid w:val="00370D5D"/>
    <w:rsid w:val="003719A7"/>
    <w:rsid w:val="00371FFD"/>
    <w:rsid w:val="00375854"/>
    <w:rsid w:val="0037647A"/>
    <w:rsid w:val="0037755A"/>
    <w:rsid w:val="00377861"/>
    <w:rsid w:val="00377A1C"/>
    <w:rsid w:val="003802B9"/>
    <w:rsid w:val="003804F3"/>
    <w:rsid w:val="0038075C"/>
    <w:rsid w:val="003820FB"/>
    <w:rsid w:val="003826C8"/>
    <w:rsid w:val="00382A92"/>
    <w:rsid w:val="00384083"/>
    <w:rsid w:val="00386790"/>
    <w:rsid w:val="00390B17"/>
    <w:rsid w:val="00390B73"/>
    <w:rsid w:val="003A3C73"/>
    <w:rsid w:val="003A4067"/>
    <w:rsid w:val="003A43E9"/>
    <w:rsid w:val="003A4606"/>
    <w:rsid w:val="003A478A"/>
    <w:rsid w:val="003A691E"/>
    <w:rsid w:val="003B0334"/>
    <w:rsid w:val="003B0A23"/>
    <w:rsid w:val="003B15F7"/>
    <w:rsid w:val="003B16F8"/>
    <w:rsid w:val="003B1B39"/>
    <w:rsid w:val="003B1C14"/>
    <w:rsid w:val="003B2279"/>
    <w:rsid w:val="003B40C9"/>
    <w:rsid w:val="003B6885"/>
    <w:rsid w:val="003C11A1"/>
    <w:rsid w:val="003C13F7"/>
    <w:rsid w:val="003C251A"/>
    <w:rsid w:val="003C4093"/>
    <w:rsid w:val="003C5EA4"/>
    <w:rsid w:val="003D34EA"/>
    <w:rsid w:val="003D5A83"/>
    <w:rsid w:val="003D6284"/>
    <w:rsid w:val="003D681C"/>
    <w:rsid w:val="003D7922"/>
    <w:rsid w:val="003E0A36"/>
    <w:rsid w:val="003E1D69"/>
    <w:rsid w:val="003E6101"/>
    <w:rsid w:val="003F191C"/>
    <w:rsid w:val="003F197C"/>
    <w:rsid w:val="003F20C6"/>
    <w:rsid w:val="003F65FB"/>
    <w:rsid w:val="003F67B6"/>
    <w:rsid w:val="003F6C76"/>
    <w:rsid w:val="003F78F7"/>
    <w:rsid w:val="004000AD"/>
    <w:rsid w:val="00402470"/>
    <w:rsid w:val="004057E1"/>
    <w:rsid w:val="00405F2B"/>
    <w:rsid w:val="00407A43"/>
    <w:rsid w:val="00407BB0"/>
    <w:rsid w:val="00410213"/>
    <w:rsid w:val="00411F4C"/>
    <w:rsid w:val="00412A92"/>
    <w:rsid w:val="00413829"/>
    <w:rsid w:val="00416094"/>
    <w:rsid w:val="0041615D"/>
    <w:rsid w:val="00417261"/>
    <w:rsid w:val="00417715"/>
    <w:rsid w:val="00417831"/>
    <w:rsid w:val="004205EB"/>
    <w:rsid w:val="004211DB"/>
    <w:rsid w:val="00421AAE"/>
    <w:rsid w:val="00421F8D"/>
    <w:rsid w:val="0042748C"/>
    <w:rsid w:val="00430238"/>
    <w:rsid w:val="0043226C"/>
    <w:rsid w:val="004329FF"/>
    <w:rsid w:val="00434BFA"/>
    <w:rsid w:val="00434FC4"/>
    <w:rsid w:val="004360F1"/>
    <w:rsid w:val="004371DF"/>
    <w:rsid w:val="004378AC"/>
    <w:rsid w:val="004406F0"/>
    <w:rsid w:val="00440990"/>
    <w:rsid w:val="00440C3A"/>
    <w:rsid w:val="00440EB1"/>
    <w:rsid w:val="00444E10"/>
    <w:rsid w:val="00444E8D"/>
    <w:rsid w:val="00447163"/>
    <w:rsid w:val="004472E0"/>
    <w:rsid w:val="00447BBC"/>
    <w:rsid w:val="00451EF4"/>
    <w:rsid w:val="00452A1A"/>
    <w:rsid w:val="00452E82"/>
    <w:rsid w:val="004549D9"/>
    <w:rsid w:val="00455E22"/>
    <w:rsid w:val="00456559"/>
    <w:rsid w:val="00456C12"/>
    <w:rsid w:val="00457ABF"/>
    <w:rsid w:val="00461FF0"/>
    <w:rsid w:val="00462FDF"/>
    <w:rsid w:val="00464DD0"/>
    <w:rsid w:val="00464F1A"/>
    <w:rsid w:val="0046532F"/>
    <w:rsid w:val="00472EFA"/>
    <w:rsid w:val="004730A4"/>
    <w:rsid w:val="0047440A"/>
    <w:rsid w:val="00477A23"/>
    <w:rsid w:val="00481854"/>
    <w:rsid w:val="0048383A"/>
    <w:rsid w:val="0048570E"/>
    <w:rsid w:val="00487192"/>
    <w:rsid w:val="0048736A"/>
    <w:rsid w:val="00487EE9"/>
    <w:rsid w:val="0049080F"/>
    <w:rsid w:val="00491068"/>
    <w:rsid w:val="004928F8"/>
    <w:rsid w:val="00492B5E"/>
    <w:rsid w:val="0049388F"/>
    <w:rsid w:val="0049392D"/>
    <w:rsid w:val="00496B10"/>
    <w:rsid w:val="004A28AA"/>
    <w:rsid w:val="004A40EC"/>
    <w:rsid w:val="004A4D9E"/>
    <w:rsid w:val="004A5DE3"/>
    <w:rsid w:val="004A6631"/>
    <w:rsid w:val="004A7CDD"/>
    <w:rsid w:val="004A7E04"/>
    <w:rsid w:val="004A7EC3"/>
    <w:rsid w:val="004B0A00"/>
    <w:rsid w:val="004B0C2F"/>
    <w:rsid w:val="004B29A7"/>
    <w:rsid w:val="004B64EC"/>
    <w:rsid w:val="004B6DFB"/>
    <w:rsid w:val="004B7084"/>
    <w:rsid w:val="004B7FB8"/>
    <w:rsid w:val="004C037F"/>
    <w:rsid w:val="004C19DD"/>
    <w:rsid w:val="004C4C92"/>
    <w:rsid w:val="004C50D8"/>
    <w:rsid w:val="004D0C12"/>
    <w:rsid w:val="004D1922"/>
    <w:rsid w:val="004D3B47"/>
    <w:rsid w:val="004D4117"/>
    <w:rsid w:val="004D4B1B"/>
    <w:rsid w:val="004D4DC3"/>
    <w:rsid w:val="004D5EFA"/>
    <w:rsid w:val="004D62A7"/>
    <w:rsid w:val="004D63EC"/>
    <w:rsid w:val="004D76BE"/>
    <w:rsid w:val="004E0765"/>
    <w:rsid w:val="004E1C18"/>
    <w:rsid w:val="004E361F"/>
    <w:rsid w:val="004E3BBA"/>
    <w:rsid w:val="004E6426"/>
    <w:rsid w:val="004E77FA"/>
    <w:rsid w:val="004F126C"/>
    <w:rsid w:val="004F4919"/>
    <w:rsid w:val="004F5063"/>
    <w:rsid w:val="004F6BD6"/>
    <w:rsid w:val="0050301C"/>
    <w:rsid w:val="00503303"/>
    <w:rsid w:val="00503961"/>
    <w:rsid w:val="00504353"/>
    <w:rsid w:val="005050B1"/>
    <w:rsid w:val="00505332"/>
    <w:rsid w:val="0050646F"/>
    <w:rsid w:val="00507241"/>
    <w:rsid w:val="00507467"/>
    <w:rsid w:val="00507A90"/>
    <w:rsid w:val="00507DF1"/>
    <w:rsid w:val="005102D5"/>
    <w:rsid w:val="00510933"/>
    <w:rsid w:val="00510B83"/>
    <w:rsid w:val="00512490"/>
    <w:rsid w:val="005131A5"/>
    <w:rsid w:val="00515C43"/>
    <w:rsid w:val="00516916"/>
    <w:rsid w:val="00516B1F"/>
    <w:rsid w:val="00517064"/>
    <w:rsid w:val="00517448"/>
    <w:rsid w:val="00520918"/>
    <w:rsid w:val="005216E1"/>
    <w:rsid w:val="00521BEE"/>
    <w:rsid w:val="005260BD"/>
    <w:rsid w:val="0053150D"/>
    <w:rsid w:val="0053523E"/>
    <w:rsid w:val="00535C36"/>
    <w:rsid w:val="00540FAD"/>
    <w:rsid w:val="00541633"/>
    <w:rsid w:val="00541C9F"/>
    <w:rsid w:val="00546851"/>
    <w:rsid w:val="005510D1"/>
    <w:rsid w:val="005519EB"/>
    <w:rsid w:val="00553A4A"/>
    <w:rsid w:val="00554358"/>
    <w:rsid w:val="00555535"/>
    <w:rsid w:val="005563C4"/>
    <w:rsid w:val="00556899"/>
    <w:rsid w:val="00556EC6"/>
    <w:rsid w:val="005576D2"/>
    <w:rsid w:val="00561981"/>
    <w:rsid w:val="00561C0E"/>
    <w:rsid w:val="005703FE"/>
    <w:rsid w:val="00570DE8"/>
    <w:rsid w:val="00574697"/>
    <w:rsid w:val="00574ECC"/>
    <w:rsid w:val="0057687B"/>
    <w:rsid w:val="005778F2"/>
    <w:rsid w:val="00581908"/>
    <w:rsid w:val="00581F9A"/>
    <w:rsid w:val="00582A16"/>
    <w:rsid w:val="00583F6D"/>
    <w:rsid w:val="00584A4B"/>
    <w:rsid w:val="00586EB1"/>
    <w:rsid w:val="00587A39"/>
    <w:rsid w:val="00590002"/>
    <w:rsid w:val="00590F56"/>
    <w:rsid w:val="00592434"/>
    <w:rsid w:val="00593214"/>
    <w:rsid w:val="00594F1C"/>
    <w:rsid w:val="005951DA"/>
    <w:rsid w:val="0059540B"/>
    <w:rsid w:val="005961B8"/>
    <w:rsid w:val="00597C57"/>
    <w:rsid w:val="005A651D"/>
    <w:rsid w:val="005A6F62"/>
    <w:rsid w:val="005A6F8F"/>
    <w:rsid w:val="005A76E4"/>
    <w:rsid w:val="005B0211"/>
    <w:rsid w:val="005B1633"/>
    <w:rsid w:val="005B210A"/>
    <w:rsid w:val="005B2441"/>
    <w:rsid w:val="005B3B19"/>
    <w:rsid w:val="005B691D"/>
    <w:rsid w:val="005B70DF"/>
    <w:rsid w:val="005B7192"/>
    <w:rsid w:val="005C0C6D"/>
    <w:rsid w:val="005C1FB3"/>
    <w:rsid w:val="005C35F7"/>
    <w:rsid w:val="005C5386"/>
    <w:rsid w:val="005C5DEC"/>
    <w:rsid w:val="005C6D7E"/>
    <w:rsid w:val="005D1645"/>
    <w:rsid w:val="005D2874"/>
    <w:rsid w:val="005D2BC0"/>
    <w:rsid w:val="005D3748"/>
    <w:rsid w:val="005D7054"/>
    <w:rsid w:val="005D7E22"/>
    <w:rsid w:val="005E14C1"/>
    <w:rsid w:val="005E4D11"/>
    <w:rsid w:val="005E59E8"/>
    <w:rsid w:val="005E5F09"/>
    <w:rsid w:val="005E6CEC"/>
    <w:rsid w:val="005E7310"/>
    <w:rsid w:val="005F1C0B"/>
    <w:rsid w:val="005F3AFE"/>
    <w:rsid w:val="005F45A6"/>
    <w:rsid w:val="005F48BA"/>
    <w:rsid w:val="005F4965"/>
    <w:rsid w:val="00600717"/>
    <w:rsid w:val="00601FC2"/>
    <w:rsid w:val="0060288F"/>
    <w:rsid w:val="006045C5"/>
    <w:rsid w:val="006051BE"/>
    <w:rsid w:val="0060541A"/>
    <w:rsid w:val="00607BA2"/>
    <w:rsid w:val="006107A5"/>
    <w:rsid w:val="006109F2"/>
    <w:rsid w:val="00610E06"/>
    <w:rsid w:val="0061147F"/>
    <w:rsid w:val="00611BB5"/>
    <w:rsid w:val="00612874"/>
    <w:rsid w:val="00612DE1"/>
    <w:rsid w:val="006135B1"/>
    <w:rsid w:val="006169B8"/>
    <w:rsid w:val="006236FD"/>
    <w:rsid w:val="00624411"/>
    <w:rsid w:val="00633713"/>
    <w:rsid w:val="00633AE9"/>
    <w:rsid w:val="006340D4"/>
    <w:rsid w:val="006341F2"/>
    <w:rsid w:val="00634655"/>
    <w:rsid w:val="0063562B"/>
    <w:rsid w:val="00636D91"/>
    <w:rsid w:val="006372EE"/>
    <w:rsid w:val="00641808"/>
    <w:rsid w:val="00642ABA"/>
    <w:rsid w:val="00645A9B"/>
    <w:rsid w:val="006463A3"/>
    <w:rsid w:val="00646A66"/>
    <w:rsid w:val="00647724"/>
    <w:rsid w:val="00647A5B"/>
    <w:rsid w:val="00647DDD"/>
    <w:rsid w:val="00653C66"/>
    <w:rsid w:val="00654937"/>
    <w:rsid w:val="00655897"/>
    <w:rsid w:val="00656CBC"/>
    <w:rsid w:val="00661D27"/>
    <w:rsid w:val="006622AF"/>
    <w:rsid w:val="00663D82"/>
    <w:rsid w:val="006660B1"/>
    <w:rsid w:val="00667420"/>
    <w:rsid w:val="00673A8E"/>
    <w:rsid w:val="006749A6"/>
    <w:rsid w:val="00680CEE"/>
    <w:rsid w:val="006849B7"/>
    <w:rsid w:val="0068740C"/>
    <w:rsid w:val="0069258F"/>
    <w:rsid w:val="00693B99"/>
    <w:rsid w:val="00693D55"/>
    <w:rsid w:val="00697C53"/>
    <w:rsid w:val="006A0150"/>
    <w:rsid w:val="006A0F34"/>
    <w:rsid w:val="006A2F12"/>
    <w:rsid w:val="006A38C8"/>
    <w:rsid w:val="006A4379"/>
    <w:rsid w:val="006A611B"/>
    <w:rsid w:val="006A7793"/>
    <w:rsid w:val="006B03EA"/>
    <w:rsid w:val="006B7619"/>
    <w:rsid w:val="006B7CEE"/>
    <w:rsid w:val="006C04F8"/>
    <w:rsid w:val="006C1364"/>
    <w:rsid w:val="006C24F3"/>
    <w:rsid w:val="006C2ACB"/>
    <w:rsid w:val="006C2FCE"/>
    <w:rsid w:val="006C41F7"/>
    <w:rsid w:val="006C6A3F"/>
    <w:rsid w:val="006D05AD"/>
    <w:rsid w:val="006D2E72"/>
    <w:rsid w:val="006D33FF"/>
    <w:rsid w:val="006D4749"/>
    <w:rsid w:val="006E0575"/>
    <w:rsid w:val="006E0EB7"/>
    <w:rsid w:val="006E1DAB"/>
    <w:rsid w:val="006E2742"/>
    <w:rsid w:val="006E387E"/>
    <w:rsid w:val="006E4853"/>
    <w:rsid w:val="006E4D6D"/>
    <w:rsid w:val="006E78B2"/>
    <w:rsid w:val="006F11ED"/>
    <w:rsid w:val="006F217A"/>
    <w:rsid w:val="006F44E0"/>
    <w:rsid w:val="007006C5"/>
    <w:rsid w:val="00702103"/>
    <w:rsid w:val="00704182"/>
    <w:rsid w:val="00704BB2"/>
    <w:rsid w:val="00706A0E"/>
    <w:rsid w:val="0071064E"/>
    <w:rsid w:val="00712B13"/>
    <w:rsid w:val="00713746"/>
    <w:rsid w:val="00715E1D"/>
    <w:rsid w:val="0071604B"/>
    <w:rsid w:val="00716385"/>
    <w:rsid w:val="007166D4"/>
    <w:rsid w:val="007167B6"/>
    <w:rsid w:val="00722703"/>
    <w:rsid w:val="00723AE0"/>
    <w:rsid w:val="0072498A"/>
    <w:rsid w:val="00724CE1"/>
    <w:rsid w:val="00725E3B"/>
    <w:rsid w:val="007270CF"/>
    <w:rsid w:val="0072717C"/>
    <w:rsid w:val="00727A39"/>
    <w:rsid w:val="00730B95"/>
    <w:rsid w:val="007326DB"/>
    <w:rsid w:val="00732B1C"/>
    <w:rsid w:val="007344CD"/>
    <w:rsid w:val="0073484F"/>
    <w:rsid w:val="007354A7"/>
    <w:rsid w:val="00735DDA"/>
    <w:rsid w:val="0073652E"/>
    <w:rsid w:val="00737C9D"/>
    <w:rsid w:val="007403F6"/>
    <w:rsid w:val="00742E89"/>
    <w:rsid w:val="00743180"/>
    <w:rsid w:val="00744B88"/>
    <w:rsid w:val="00745FB2"/>
    <w:rsid w:val="007508A6"/>
    <w:rsid w:val="0075173C"/>
    <w:rsid w:val="007519AF"/>
    <w:rsid w:val="0075206E"/>
    <w:rsid w:val="00752545"/>
    <w:rsid w:val="0075272A"/>
    <w:rsid w:val="00753EE6"/>
    <w:rsid w:val="00757102"/>
    <w:rsid w:val="00757D9C"/>
    <w:rsid w:val="00760C98"/>
    <w:rsid w:val="00761BFF"/>
    <w:rsid w:val="00765963"/>
    <w:rsid w:val="00765AF6"/>
    <w:rsid w:val="00766500"/>
    <w:rsid w:val="007667A2"/>
    <w:rsid w:val="0076769D"/>
    <w:rsid w:val="00772FE8"/>
    <w:rsid w:val="0077368F"/>
    <w:rsid w:val="0078067D"/>
    <w:rsid w:val="007807FE"/>
    <w:rsid w:val="00781778"/>
    <w:rsid w:val="00783ABB"/>
    <w:rsid w:val="00785D92"/>
    <w:rsid w:val="007860A7"/>
    <w:rsid w:val="00786488"/>
    <w:rsid w:val="00787D57"/>
    <w:rsid w:val="0079118C"/>
    <w:rsid w:val="0079138E"/>
    <w:rsid w:val="00791494"/>
    <w:rsid w:val="00791FD7"/>
    <w:rsid w:val="00792D24"/>
    <w:rsid w:val="00796D16"/>
    <w:rsid w:val="00796E02"/>
    <w:rsid w:val="007A2F7B"/>
    <w:rsid w:val="007A434A"/>
    <w:rsid w:val="007A64A8"/>
    <w:rsid w:val="007A73C3"/>
    <w:rsid w:val="007A73EB"/>
    <w:rsid w:val="007B1058"/>
    <w:rsid w:val="007B1596"/>
    <w:rsid w:val="007B3238"/>
    <w:rsid w:val="007B5012"/>
    <w:rsid w:val="007B5868"/>
    <w:rsid w:val="007B5D64"/>
    <w:rsid w:val="007B5F43"/>
    <w:rsid w:val="007C0076"/>
    <w:rsid w:val="007C08C6"/>
    <w:rsid w:val="007C134A"/>
    <w:rsid w:val="007C4A38"/>
    <w:rsid w:val="007C6D70"/>
    <w:rsid w:val="007D0B06"/>
    <w:rsid w:val="007D11A4"/>
    <w:rsid w:val="007D12BE"/>
    <w:rsid w:val="007D1D55"/>
    <w:rsid w:val="007D2284"/>
    <w:rsid w:val="007D3067"/>
    <w:rsid w:val="007D3DC5"/>
    <w:rsid w:val="007D5ADD"/>
    <w:rsid w:val="007D66FA"/>
    <w:rsid w:val="007D6B82"/>
    <w:rsid w:val="007E077E"/>
    <w:rsid w:val="007E0D19"/>
    <w:rsid w:val="007E147B"/>
    <w:rsid w:val="007E1511"/>
    <w:rsid w:val="007E2DEE"/>
    <w:rsid w:val="007E3C12"/>
    <w:rsid w:val="007E4333"/>
    <w:rsid w:val="007E4478"/>
    <w:rsid w:val="007E533D"/>
    <w:rsid w:val="007F084C"/>
    <w:rsid w:val="007F0A21"/>
    <w:rsid w:val="007F361A"/>
    <w:rsid w:val="007F6943"/>
    <w:rsid w:val="007F6AF5"/>
    <w:rsid w:val="007F7634"/>
    <w:rsid w:val="008020C2"/>
    <w:rsid w:val="008023B3"/>
    <w:rsid w:val="00802CA8"/>
    <w:rsid w:val="008031E8"/>
    <w:rsid w:val="008078D4"/>
    <w:rsid w:val="00807F0C"/>
    <w:rsid w:val="00807F4E"/>
    <w:rsid w:val="0081086D"/>
    <w:rsid w:val="008114BA"/>
    <w:rsid w:val="00812CE7"/>
    <w:rsid w:val="00813F1F"/>
    <w:rsid w:val="00813F90"/>
    <w:rsid w:val="00814EE7"/>
    <w:rsid w:val="00816463"/>
    <w:rsid w:val="008164A6"/>
    <w:rsid w:val="00817CDC"/>
    <w:rsid w:val="00821191"/>
    <w:rsid w:val="0082180B"/>
    <w:rsid w:val="00823E05"/>
    <w:rsid w:val="00824124"/>
    <w:rsid w:val="00824DEC"/>
    <w:rsid w:val="00825DA2"/>
    <w:rsid w:val="00825F09"/>
    <w:rsid w:val="00827711"/>
    <w:rsid w:val="00827C93"/>
    <w:rsid w:val="0083006C"/>
    <w:rsid w:val="00830BA9"/>
    <w:rsid w:val="00831589"/>
    <w:rsid w:val="008328BE"/>
    <w:rsid w:val="008335C1"/>
    <w:rsid w:val="00835640"/>
    <w:rsid w:val="00835E3F"/>
    <w:rsid w:val="00836B8C"/>
    <w:rsid w:val="00837C2D"/>
    <w:rsid w:val="00840A63"/>
    <w:rsid w:val="00842A32"/>
    <w:rsid w:val="00845A31"/>
    <w:rsid w:val="00850F9C"/>
    <w:rsid w:val="0085246F"/>
    <w:rsid w:val="008535A0"/>
    <w:rsid w:val="00853C85"/>
    <w:rsid w:val="008546D9"/>
    <w:rsid w:val="008550A5"/>
    <w:rsid w:val="00856337"/>
    <w:rsid w:val="008566C5"/>
    <w:rsid w:val="008572FD"/>
    <w:rsid w:val="008613A3"/>
    <w:rsid w:val="0086185A"/>
    <w:rsid w:val="00861CC7"/>
    <w:rsid w:val="00861D94"/>
    <w:rsid w:val="008644CB"/>
    <w:rsid w:val="008649BE"/>
    <w:rsid w:val="00864AC6"/>
    <w:rsid w:val="008657C3"/>
    <w:rsid w:val="008673BC"/>
    <w:rsid w:val="0087232F"/>
    <w:rsid w:val="0087326B"/>
    <w:rsid w:val="00874C81"/>
    <w:rsid w:val="00874D70"/>
    <w:rsid w:val="00876087"/>
    <w:rsid w:val="0087679C"/>
    <w:rsid w:val="0088151B"/>
    <w:rsid w:val="00882117"/>
    <w:rsid w:val="00882EC0"/>
    <w:rsid w:val="0088308F"/>
    <w:rsid w:val="00883275"/>
    <w:rsid w:val="00883462"/>
    <w:rsid w:val="00885E74"/>
    <w:rsid w:val="00886751"/>
    <w:rsid w:val="00886B33"/>
    <w:rsid w:val="008923F8"/>
    <w:rsid w:val="0089374C"/>
    <w:rsid w:val="008938B4"/>
    <w:rsid w:val="00894C26"/>
    <w:rsid w:val="00896C42"/>
    <w:rsid w:val="008A2FBE"/>
    <w:rsid w:val="008A590E"/>
    <w:rsid w:val="008A6C40"/>
    <w:rsid w:val="008B0E16"/>
    <w:rsid w:val="008B1010"/>
    <w:rsid w:val="008B190F"/>
    <w:rsid w:val="008B511F"/>
    <w:rsid w:val="008B60FB"/>
    <w:rsid w:val="008B652F"/>
    <w:rsid w:val="008B6C59"/>
    <w:rsid w:val="008B6F57"/>
    <w:rsid w:val="008B7B72"/>
    <w:rsid w:val="008C122B"/>
    <w:rsid w:val="008C2DFF"/>
    <w:rsid w:val="008C3ED4"/>
    <w:rsid w:val="008C5C03"/>
    <w:rsid w:val="008D1E8A"/>
    <w:rsid w:val="008D5B35"/>
    <w:rsid w:val="008D5D50"/>
    <w:rsid w:val="008D6AA3"/>
    <w:rsid w:val="008D751B"/>
    <w:rsid w:val="008E01E7"/>
    <w:rsid w:val="008E2B0A"/>
    <w:rsid w:val="008E2D4D"/>
    <w:rsid w:val="008E3A15"/>
    <w:rsid w:val="008E4958"/>
    <w:rsid w:val="008E4A24"/>
    <w:rsid w:val="008E4FA0"/>
    <w:rsid w:val="008E567E"/>
    <w:rsid w:val="008F5D55"/>
    <w:rsid w:val="008F747F"/>
    <w:rsid w:val="009003A9"/>
    <w:rsid w:val="00900A44"/>
    <w:rsid w:val="00901DE0"/>
    <w:rsid w:val="0090255D"/>
    <w:rsid w:val="00904D46"/>
    <w:rsid w:val="00905E81"/>
    <w:rsid w:val="00905EC0"/>
    <w:rsid w:val="00906298"/>
    <w:rsid w:val="00906ECC"/>
    <w:rsid w:val="00907134"/>
    <w:rsid w:val="009076B9"/>
    <w:rsid w:val="00907808"/>
    <w:rsid w:val="00911604"/>
    <w:rsid w:val="0091222B"/>
    <w:rsid w:val="00914009"/>
    <w:rsid w:val="0091727F"/>
    <w:rsid w:val="00917CF6"/>
    <w:rsid w:val="009215A4"/>
    <w:rsid w:val="00922EA4"/>
    <w:rsid w:val="009246E3"/>
    <w:rsid w:val="00924BF8"/>
    <w:rsid w:val="00924E15"/>
    <w:rsid w:val="0092740B"/>
    <w:rsid w:val="009275E6"/>
    <w:rsid w:val="00931662"/>
    <w:rsid w:val="00931768"/>
    <w:rsid w:val="00931872"/>
    <w:rsid w:val="00931CA2"/>
    <w:rsid w:val="009320F3"/>
    <w:rsid w:val="009337A2"/>
    <w:rsid w:val="00936FF0"/>
    <w:rsid w:val="00937352"/>
    <w:rsid w:val="009403F0"/>
    <w:rsid w:val="00941514"/>
    <w:rsid w:val="00941932"/>
    <w:rsid w:val="009444CE"/>
    <w:rsid w:val="0094460A"/>
    <w:rsid w:val="009446D3"/>
    <w:rsid w:val="00944E26"/>
    <w:rsid w:val="00945CBE"/>
    <w:rsid w:val="009475E2"/>
    <w:rsid w:val="00947A0F"/>
    <w:rsid w:val="00947F61"/>
    <w:rsid w:val="00950CC0"/>
    <w:rsid w:val="00951038"/>
    <w:rsid w:val="00952456"/>
    <w:rsid w:val="009528FD"/>
    <w:rsid w:val="00954EF4"/>
    <w:rsid w:val="009550FF"/>
    <w:rsid w:val="00956815"/>
    <w:rsid w:val="00956E0B"/>
    <w:rsid w:val="00957302"/>
    <w:rsid w:val="00957322"/>
    <w:rsid w:val="00957F1B"/>
    <w:rsid w:val="00960D7D"/>
    <w:rsid w:val="009616C6"/>
    <w:rsid w:val="0096214A"/>
    <w:rsid w:val="0096241F"/>
    <w:rsid w:val="00962CE4"/>
    <w:rsid w:val="009636C5"/>
    <w:rsid w:val="00965A4B"/>
    <w:rsid w:val="00965E2F"/>
    <w:rsid w:val="00967BEF"/>
    <w:rsid w:val="00967E77"/>
    <w:rsid w:val="009701BB"/>
    <w:rsid w:val="0097260B"/>
    <w:rsid w:val="009726FF"/>
    <w:rsid w:val="00974668"/>
    <w:rsid w:val="00977288"/>
    <w:rsid w:val="009805E7"/>
    <w:rsid w:val="00981093"/>
    <w:rsid w:val="00981778"/>
    <w:rsid w:val="00982053"/>
    <w:rsid w:val="00982055"/>
    <w:rsid w:val="009874A6"/>
    <w:rsid w:val="00990576"/>
    <w:rsid w:val="00993813"/>
    <w:rsid w:val="00994470"/>
    <w:rsid w:val="0099454A"/>
    <w:rsid w:val="00996721"/>
    <w:rsid w:val="00996A8B"/>
    <w:rsid w:val="009A0A1F"/>
    <w:rsid w:val="009A2695"/>
    <w:rsid w:val="009A2F1D"/>
    <w:rsid w:val="009A4B85"/>
    <w:rsid w:val="009A513B"/>
    <w:rsid w:val="009A53E0"/>
    <w:rsid w:val="009A5B46"/>
    <w:rsid w:val="009B0CC2"/>
    <w:rsid w:val="009B46A3"/>
    <w:rsid w:val="009B5513"/>
    <w:rsid w:val="009B7B40"/>
    <w:rsid w:val="009C0BB2"/>
    <w:rsid w:val="009C1CDA"/>
    <w:rsid w:val="009C2169"/>
    <w:rsid w:val="009C22C2"/>
    <w:rsid w:val="009C6E63"/>
    <w:rsid w:val="009C72CE"/>
    <w:rsid w:val="009D1842"/>
    <w:rsid w:val="009D2D20"/>
    <w:rsid w:val="009D37F3"/>
    <w:rsid w:val="009D5682"/>
    <w:rsid w:val="009D7A57"/>
    <w:rsid w:val="009D7E56"/>
    <w:rsid w:val="009E1F58"/>
    <w:rsid w:val="009E2125"/>
    <w:rsid w:val="009E2544"/>
    <w:rsid w:val="009E35F5"/>
    <w:rsid w:val="009E3C75"/>
    <w:rsid w:val="009E3F9B"/>
    <w:rsid w:val="009E4B8A"/>
    <w:rsid w:val="009E5208"/>
    <w:rsid w:val="009F0BDA"/>
    <w:rsid w:val="009F1F19"/>
    <w:rsid w:val="009F2193"/>
    <w:rsid w:val="009F45A2"/>
    <w:rsid w:val="009F4F0C"/>
    <w:rsid w:val="009F5947"/>
    <w:rsid w:val="009F5B40"/>
    <w:rsid w:val="009F66ED"/>
    <w:rsid w:val="009F6BCD"/>
    <w:rsid w:val="009F6F0F"/>
    <w:rsid w:val="009F7B9B"/>
    <w:rsid w:val="00A001CF"/>
    <w:rsid w:val="00A01D89"/>
    <w:rsid w:val="00A0225D"/>
    <w:rsid w:val="00A045A0"/>
    <w:rsid w:val="00A05A9B"/>
    <w:rsid w:val="00A07743"/>
    <w:rsid w:val="00A07E81"/>
    <w:rsid w:val="00A10250"/>
    <w:rsid w:val="00A10DFF"/>
    <w:rsid w:val="00A13685"/>
    <w:rsid w:val="00A158D2"/>
    <w:rsid w:val="00A166DD"/>
    <w:rsid w:val="00A16708"/>
    <w:rsid w:val="00A174C1"/>
    <w:rsid w:val="00A1765D"/>
    <w:rsid w:val="00A178A6"/>
    <w:rsid w:val="00A20337"/>
    <w:rsid w:val="00A20870"/>
    <w:rsid w:val="00A210E7"/>
    <w:rsid w:val="00A21210"/>
    <w:rsid w:val="00A229B8"/>
    <w:rsid w:val="00A24EBD"/>
    <w:rsid w:val="00A251E9"/>
    <w:rsid w:val="00A258B0"/>
    <w:rsid w:val="00A26702"/>
    <w:rsid w:val="00A301BC"/>
    <w:rsid w:val="00A305F1"/>
    <w:rsid w:val="00A309BB"/>
    <w:rsid w:val="00A3107B"/>
    <w:rsid w:val="00A31B61"/>
    <w:rsid w:val="00A34589"/>
    <w:rsid w:val="00A3473D"/>
    <w:rsid w:val="00A34C97"/>
    <w:rsid w:val="00A36354"/>
    <w:rsid w:val="00A405A8"/>
    <w:rsid w:val="00A425BC"/>
    <w:rsid w:val="00A42F73"/>
    <w:rsid w:val="00A431E0"/>
    <w:rsid w:val="00A43B3D"/>
    <w:rsid w:val="00A47AE3"/>
    <w:rsid w:val="00A50A66"/>
    <w:rsid w:val="00A51C61"/>
    <w:rsid w:val="00A523C0"/>
    <w:rsid w:val="00A54839"/>
    <w:rsid w:val="00A577FC"/>
    <w:rsid w:val="00A57875"/>
    <w:rsid w:val="00A60515"/>
    <w:rsid w:val="00A61B42"/>
    <w:rsid w:val="00A64689"/>
    <w:rsid w:val="00A64843"/>
    <w:rsid w:val="00A657AF"/>
    <w:rsid w:val="00A67AC0"/>
    <w:rsid w:val="00A7115F"/>
    <w:rsid w:val="00A72E08"/>
    <w:rsid w:val="00A72E24"/>
    <w:rsid w:val="00A72F81"/>
    <w:rsid w:val="00A732A6"/>
    <w:rsid w:val="00A75E77"/>
    <w:rsid w:val="00A76691"/>
    <w:rsid w:val="00A76B30"/>
    <w:rsid w:val="00A77408"/>
    <w:rsid w:val="00A832A3"/>
    <w:rsid w:val="00A835C5"/>
    <w:rsid w:val="00A83BC8"/>
    <w:rsid w:val="00A84D75"/>
    <w:rsid w:val="00A8638A"/>
    <w:rsid w:val="00A87322"/>
    <w:rsid w:val="00A91F54"/>
    <w:rsid w:val="00A92AF6"/>
    <w:rsid w:val="00A940E8"/>
    <w:rsid w:val="00A953BE"/>
    <w:rsid w:val="00A95757"/>
    <w:rsid w:val="00AA0395"/>
    <w:rsid w:val="00AA1227"/>
    <w:rsid w:val="00AA209B"/>
    <w:rsid w:val="00AA2499"/>
    <w:rsid w:val="00AA27D7"/>
    <w:rsid w:val="00AA4376"/>
    <w:rsid w:val="00AA5698"/>
    <w:rsid w:val="00AA79B6"/>
    <w:rsid w:val="00AB1BAC"/>
    <w:rsid w:val="00AB2EB2"/>
    <w:rsid w:val="00AB4E39"/>
    <w:rsid w:val="00AB51B0"/>
    <w:rsid w:val="00AB5DA3"/>
    <w:rsid w:val="00AC0C38"/>
    <w:rsid w:val="00AC16D4"/>
    <w:rsid w:val="00AC2DCC"/>
    <w:rsid w:val="00AC389B"/>
    <w:rsid w:val="00AC525B"/>
    <w:rsid w:val="00AC6E7B"/>
    <w:rsid w:val="00AC6FBD"/>
    <w:rsid w:val="00AD28C6"/>
    <w:rsid w:val="00AD6E7A"/>
    <w:rsid w:val="00AE21F5"/>
    <w:rsid w:val="00AE2810"/>
    <w:rsid w:val="00AE29FA"/>
    <w:rsid w:val="00AE76EE"/>
    <w:rsid w:val="00AF2666"/>
    <w:rsid w:val="00AF4822"/>
    <w:rsid w:val="00AF75B9"/>
    <w:rsid w:val="00B036F1"/>
    <w:rsid w:val="00B03CCD"/>
    <w:rsid w:val="00B103CC"/>
    <w:rsid w:val="00B10C93"/>
    <w:rsid w:val="00B154B0"/>
    <w:rsid w:val="00B168C3"/>
    <w:rsid w:val="00B21A52"/>
    <w:rsid w:val="00B2437A"/>
    <w:rsid w:val="00B27594"/>
    <w:rsid w:val="00B27930"/>
    <w:rsid w:val="00B303A0"/>
    <w:rsid w:val="00B30429"/>
    <w:rsid w:val="00B32790"/>
    <w:rsid w:val="00B3378D"/>
    <w:rsid w:val="00B344AB"/>
    <w:rsid w:val="00B34EAB"/>
    <w:rsid w:val="00B35693"/>
    <w:rsid w:val="00B36A02"/>
    <w:rsid w:val="00B36FC1"/>
    <w:rsid w:val="00B370B9"/>
    <w:rsid w:val="00B3773E"/>
    <w:rsid w:val="00B37BE6"/>
    <w:rsid w:val="00B40AFB"/>
    <w:rsid w:val="00B40E64"/>
    <w:rsid w:val="00B416AE"/>
    <w:rsid w:val="00B43158"/>
    <w:rsid w:val="00B44388"/>
    <w:rsid w:val="00B45890"/>
    <w:rsid w:val="00B47D6F"/>
    <w:rsid w:val="00B51C59"/>
    <w:rsid w:val="00B526A3"/>
    <w:rsid w:val="00B5642E"/>
    <w:rsid w:val="00B577AC"/>
    <w:rsid w:val="00B612C0"/>
    <w:rsid w:val="00B61ADB"/>
    <w:rsid w:val="00B61FA5"/>
    <w:rsid w:val="00B6222C"/>
    <w:rsid w:val="00B62243"/>
    <w:rsid w:val="00B62994"/>
    <w:rsid w:val="00B65AA6"/>
    <w:rsid w:val="00B6607A"/>
    <w:rsid w:val="00B66149"/>
    <w:rsid w:val="00B70C87"/>
    <w:rsid w:val="00B7184E"/>
    <w:rsid w:val="00B72365"/>
    <w:rsid w:val="00B72B6B"/>
    <w:rsid w:val="00B74346"/>
    <w:rsid w:val="00B75CB9"/>
    <w:rsid w:val="00B76C32"/>
    <w:rsid w:val="00B77683"/>
    <w:rsid w:val="00B8076F"/>
    <w:rsid w:val="00B813B7"/>
    <w:rsid w:val="00B85D90"/>
    <w:rsid w:val="00B900C3"/>
    <w:rsid w:val="00B9107D"/>
    <w:rsid w:val="00B913ED"/>
    <w:rsid w:val="00B915FA"/>
    <w:rsid w:val="00B91BBF"/>
    <w:rsid w:val="00B931A8"/>
    <w:rsid w:val="00B932C7"/>
    <w:rsid w:val="00B93637"/>
    <w:rsid w:val="00B94721"/>
    <w:rsid w:val="00B96E37"/>
    <w:rsid w:val="00B97155"/>
    <w:rsid w:val="00BA0CDD"/>
    <w:rsid w:val="00BA165C"/>
    <w:rsid w:val="00BA3D44"/>
    <w:rsid w:val="00BA523B"/>
    <w:rsid w:val="00BA54BE"/>
    <w:rsid w:val="00BA5E5F"/>
    <w:rsid w:val="00BA64F9"/>
    <w:rsid w:val="00BA6BBB"/>
    <w:rsid w:val="00BA7AF1"/>
    <w:rsid w:val="00BB0392"/>
    <w:rsid w:val="00BB1568"/>
    <w:rsid w:val="00BB4A34"/>
    <w:rsid w:val="00BB6ADC"/>
    <w:rsid w:val="00BB6B3C"/>
    <w:rsid w:val="00BC5552"/>
    <w:rsid w:val="00BC6441"/>
    <w:rsid w:val="00BD151F"/>
    <w:rsid w:val="00BD1719"/>
    <w:rsid w:val="00BD333A"/>
    <w:rsid w:val="00BE1087"/>
    <w:rsid w:val="00BE1EB1"/>
    <w:rsid w:val="00BE2433"/>
    <w:rsid w:val="00BE2924"/>
    <w:rsid w:val="00BE4606"/>
    <w:rsid w:val="00BE4B87"/>
    <w:rsid w:val="00BE4E0B"/>
    <w:rsid w:val="00BE53D6"/>
    <w:rsid w:val="00BE5647"/>
    <w:rsid w:val="00BF1E69"/>
    <w:rsid w:val="00BF297D"/>
    <w:rsid w:val="00BF30AD"/>
    <w:rsid w:val="00BF5FC9"/>
    <w:rsid w:val="00C00E63"/>
    <w:rsid w:val="00C011FB"/>
    <w:rsid w:val="00C01AC8"/>
    <w:rsid w:val="00C01D9B"/>
    <w:rsid w:val="00C04E91"/>
    <w:rsid w:val="00C07EDE"/>
    <w:rsid w:val="00C14501"/>
    <w:rsid w:val="00C15EEA"/>
    <w:rsid w:val="00C1611B"/>
    <w:rsid w:val="00C17652"/>
    <w:rsid w:val="00C209DF"/>
    <w:rsid w:val="00C222E0"/>
    <w:rsid w:val="00C230E0"/>
    <w:rsid w:val="00C2379F"/>
    <w:rsid w:val="00C23D74"/>
    <w:rsid w:val="00C2618D"/>
    <w:rsid w:val="00C308AE"/>
    <w:rsid w:val="00C31431"/>
    <w:rsid w:val="00C32A89"/>
    <w:rsid w:val="00C369D5"/>
    <w:rsid w:val="00C37177"/>
    <w:rsid w:val="00C37935"/>
    <w:rsid w:val="00C37A00"/>
    <w:rsid w:val="00C405B2"/>
    <w:rsid w:val="00C41003"/>
    <w:rsid w:val="00C41304"/>
    <w:rsid w:val="00C41572"/>
    <w:rsid w:val="00C418BF"/>
    <w:rsid w:val="00C41A4F"/>
    <w:rsid w:val="00C4295C"/>
    <w:rsid w:val="00C43933"/>
    <w:rsid w:val="00C43FCC"/>
    <w:rsid w:val="00C45A1C"/>
    <w:rsid w:val="00C518AE"/>
    <w:rsid w:val="00C51B0D"/>
    <w:rsid w:val="00C51F20"/>
    <w:rsid w:val="00C52ED8"/>
    <w:rsid w:val="00C53147"/>
    <w:rsid w:val="00C53C34"/>
    <w:rsid w:val="00C546DF"/>
    <w:rsid w:val="00C54831"/>
    <w:rsid w:val="00C549AA"/>
    <w:rsid w:val="00C54F9F"/>
    <w:rsid w:val="00C55429"/>
    <w:rsid w:val="00C567CA"/>
    <w:rsid w:val="00C61693"/>
    <w:rsid w:val="00C62A1E"/>
    <w:rsid w:val="00C6309B"/>
    <w:rsid w:val="00C63103"/>
    <w:rsid w:val="00C63DD4"/>
    <w:rsid w:val="00C6487E"/>
    <w:rsid w:val="00C6692E"/>
    <w:rsid w:val="00C66CD5"/>
    <w:rsid w:val="00C67882"/>
    <w:rsid w:val="00C7016E"/>
    <w:rsid w:val="00C72CA0"/>
    <w:rsid w:val="00C74094"/>
    <w:rsid w:val="00C759C1"/>
    <w:rsid w:val="00C75A59"/>
    <w:rsid w:val="00C75B1D"/>
    <w:rsid w:val="00C75BCD"/>
    <w:rsid w:val="00C763FE"/>
    <w:rsid w:val="00C801C4"/>
    <w:rsid w:val="00C81A9E"/>
    <w:rsid w:val="00C843BD"/>
    <w:rsid w:val="00C84529"/>
    <w:rsid w:val="00C85C9F"/>
    <w:rsid w:val="00C86015"/>
    <w:rsid w:val="00C91F15"/>
    <w:rsid w:val="00C92FAD"/>
    <w:rsid w:val="00C96D49"/>
    <w:rsid w:val="00CA0E77"/>
    <w:rsid w:val="00CA281E"/>
    <w:rsid w:val="00CA4641"/>
    <w:rsid w:val="00CA5D82"/>
    <w:rsid w:val="00CA6757"/>
    <w:rsid w:val="00CA7206"/>
    <w:rsid w:val="00CB3420"/>
    <w:rsid w:val="00CB4296"/>
    <w:rsid w:val="00CB4883"/>
    <w:rsid w:val="00CB53CF"/>
    <w:rsid w:val="00CC0BCB"/>
    <w:rsid w:val="00CC2118"/>
    <w:rsid w:val="00CC3D52"/>
    <w:rsid w:val="00CC59DC"/>
    <w:rsid w:val="00CC6A13"/>
    <w:rsid w:val="00CD1C65"/>
    <w:rsid w:val="00CD30B4"/>
    <w:rsid w:val="00CD4440"/>
    <w:rsid w:val="00CD567A"/>
    <w:rsid w:val="00CD6C9F"/>
    <w:rsid w:val="00CD7588"/>
    <w:rsid w:val="00CD7A7E"/>
    <w:rsid w:val="00CE1CAF"/>
    <w:rsid w:val="00CE22F1"/>
    <w:rsid w:val="00CE2F60"/>
    <w:rsid w:val="00CE4416"/>
    <w:rsid w:val="00CE701D"/>
    <w:rsid w:val="00CF06A9"/>
    <w:rsid w:val="00CF0B49"/>
    <w:rsid w:val="00CF159C"/>
    <w:rsid w:val="00CF20BA"/>
    <w:rsid w:val="00CF46DC"/>
    <w:rsid w:val="00D0095E"/>
    <w:rsid w:val="00D01A2F"/>
    <w:rsid w:val="00D0203E"/>
    <w:rsid w:val="00D154C4"/>
    <w:rsid w:val="00D15CE0"/>
    <w:rsid w:val="00D21554"/>
    <w:rsid w:val="00D23297"/>
    <w:rsid w:val="00D24BAB"/>
    <w:rsid w:val="00D26098"/>
    <w:rsid w:val="00D27226"/>
    <w:rsid w:val="00D300BC"/>
    <w:rsid w:val="00D3121A"/>
    <w:rsid w:val="00D31718"/>
    <w:rsid w:val="00D3539F"/>
    <w:rsid w:val="00D36406"/>
    <w:rsid w:val="00D36852"/>
    <w:rsid w:val="00D37049"/>
    <w:rsid w:val="00D37783"/>
    <w:rsid w:val="00D41527"/>
    <w:rsid w:val="00D41C27"/>
    <w:rsid w:val="00D41CCC"/>
    <w:rsid w:val="00D44492"/>
    <w:rsid w:val="00D45BE4"/>
    <w:rsid w:val="00D45EF1"/>
    <w:rsid w:val="00D47368"/>
    <w:rsid w:val="00D50856"/>
    <w:rsid w:val="00D51AE4"/>
    <w:rsid w:val="00D52497"/>
    <w:rsid w:val="00D56258"/>
    <w:rsid w:val="00D57008"/>
    <w:rsid w:val="00D5736B"/>
    <w:rsid w:val="00D607F1"/>
    <w:rsid w:val="00D613C9"/>
    <w:rsid w:val="00D620A3"/>
    <w:rsid w:val="00D6328C"/>
    <w:rsid w:val="00D709E1"/>
    <w:rsid w:val="00D711CE"/>
    <w:rsid w:val="00D73A6E"/>
    <w:rsid w:val="00D74604"/>
    <w:rsid w:val="00D7670E"/>
    <w:rsid w:val="00D76CB5"/>
    <w:rsid w:val="00D76E57"/>
    <w:rsid w:val="00D86B2C"/>
    <w:rsid w:val="00D874EC"/>
    <w:rsid w:val="00D92D3B"/>
    <w:rsid w:val="00D93B4B"/>
    <w:rsid w:val="00D95F36"/>
    <w:rsid w:val="00D9683E"/>
    <w:rsid w:val="00D96C95"/>
    <w:rsid w:val="00D96F7D"/>
    <w:rsid w:val="00DA12B8"/>
    <w:rsid w:val="00DA3CB1"/>
    <w:rsid w:val="00DA3EC7"/>
    <w:rsid w:val="00DA3FB9"/>
    <w:rsid w:val="00DA43BB"/>
    <w:rsid w:val="00DB1358"/>
    <w:rsid w:val="00DB3E95"/>
    <w:rsid w:val="00DB4189"/>
    <w:rsid w:val="00DB56F4"/>
    <w:rsid w:val="00DB57BA"/>
    <w:rsid w:val="00DB61E2"/>
    <w:rsid w:val="00DC0552"/>
    <w:rsid w:val="00DC075B"/>
    <w:rsid w:val="00DC12D9"/>
    <w:rsid w:val="00DC3FA5"/>
    <w:rsid w:val="00DC4A85"/>
    <w:rsid w:val="00DC675D"/>
    <w:rsid w:val="00DD0698"/>
    <w:rsid w:val="00DD1FFE"/>
    <w:rsid w:val="00DD4BF2"/>
    <w:rsid w:val="00DD5955"/>
    <w:rsid w:val="00DD6BDE"/>
    <w:rsid w:val="00DE0C7D"/>
    <w:rsid w:val="00DE156B"/>
    <w:rsid w:val="00DE3852"/>
    <w:rsid w:val="00DE430E"/>
    <w:rsid w:val="00DE44FB"/>
    <w:rsid w:val="00DE7096"/>
    <w:rsid w:val="00DE7628"/>
    <w:rsid w:val="00DF00D2"/>
    <w:rsid w:val="00DF169C"/>
    <w:rsid w:val="00DF3447"/>
    <w:rsid w:val="00DF3A4B"/>
    <w:rsid w:val="00DF6F2E"/>
    <w:rsid w:val="00DF790A"/>
    <w:rsid w:val="00DF7EC9"/>
    <w:rsid w:val="00E00F64"/>
    <w:rsid w:val="00E02BE4"/>
    <w:rsid w:val="00E0359D"/>
    <w:rsid w:val="00E06291"/>
    <w:rsid w:val="00E0647D"/>
    <w:rsid w:val="00E06873"/>
    <w:rsid w:val="00E11FAF"/>
    <w:rsid w:val="00E13996"/>
    <w:rsid w:val="00E14839"/>
    <w:rsid w:val="00E16DAB"/>
    <w:rsid w:val="00E17724"/>
    <w:rsid w:val="00E20151"/>
    <w:rsid w:val="00E20AE6"/>
    <w:rsid w:val="00E243B5"/>
    <w:rsid w:val="00E27C7B"/>
    <w:rsid w:val="00E30B28"/>
    <w:rsid w:val="00E31757"/>
    <w:rsid w:val="00E31C44"/>
    <w:rsid w:val="00E32BD4"/>
    <w:rsid w:val="00E32D35"/>
    <w:rsid w:val="00E333D6"/>
    <w:rsid w:val="00E33AF0"/>
    <w:rsid w:val="00E36181"/>
    <w:rsid w:val="00E368D4"/>
    <w:rsid w:val="00E37939"/>
    <w:rsid w:val="00E37A8B"/>
    <w:rsid w:val="00E40D5C"/>
    <w:rsid w:val="00E42126"/>
    <w:rsid w:val="00E433E4"/>
    <w:rsid w:val="00E465D0"/>
    <w:rsid w:val="00E46E8B"/>
    <w:rsid w:val="00E47FFE"/>
    <w:rsid w:val="00E51A62"/>
    <w:rsid w:val="00E627EF"/>
    <w:rsid w:val="00E648ED"/>
    <w:rsid w:val="00E666E6"/>
    <w:rsid w:val="00E67072"/>
    <w:rsid w:val="00E712EE"/>
    <w:rsid w:val="00E71412"/>
    <w:rsid w:val="00E71471"/>
    <w:rsid w:val="00E72603"/>
    <w:rsid w:val="00E728E4"/>
    <w:rsid w:val="00E74227"/>
    <w:rsid w:val="00E74401"/>
    <w:rsid w:val="00E74AE7"/>
    <w:rsid w:val="00E76576"/>
    <w:rsid w:val="00E803EB"/>
    <w:rsid w:val="00E82396"/>
    <w:rsid w:val="00E8386A"/>
    <w:rsid w:val="00E84C33"/>
    <w:rsid w:val="00E87AAA"/>
    <w:rsid w:val="00E92812"/>
    <w:rsid w:val="00E92F52"/>
    <w:rsid w:val="00E9365A"/>
    <w:rsid w:val="00EA2309"/>
    <w:rsid w:val="00EA301B"/>
    <w:rsid w:val="00EA3B22"/>
    <w:rsid w:val="00EA3BFD"/>
    <w:rsid w:val="00EA4963"/>
    <w:rsid w:val="00EA4E50"/>
    <w:rsid w:val="00EA58F1"/>
    <w:rsid w:val="00EA67AB"/>
    <w:rsid w:val="00EA6ACE"/>
    <w:rsid w:val="00EA6C77"/>
    <w:rsid w:val="00EA77CD"/>
    <w:rsid w:val="00EA7BB9"/>
    <w:rsid w:val="00EB00C7"/>
    <w:rsid w:val="00EB15F8"/>
    <w:rsid w:val="00EB1E15"/>
    <w:rsid w:val="00EB1EC7"/>
    <w:rsid w:val="00EB3415"/>
    <w:rsid w:val="00EB3AE5"/>
    <w:rsid w:val="00EB451F"/>
    <w:rsid w:val="00EB4E9E"/>
    <w:rsid w:val="00EB51B3"/>
    <w:rsid w:val="00EB5E88"/>
    <w:rsid w:val="00EB6416"/>
    <w:rsid w:val="00EB6A63"/>
    <w:rsid w:val="00EB73A8"/>
    <w:rsid w:val="00EB7848"/>
    <w:rsid w:val="00EB7E87"/>
    <w:rsid w:val="00EC0414"/>
    <w:rsid w:val="00EC4420"/>
    <w:rsid w:val="00EC5513"/>
    <w:rsid w:val="00EC63B0"/>
    <w:rsid w:val="00EC6EEE"/>
    <w:rsid w:val="00EC7808"/>
    <w:rsid w:val="00ED098B"/>
    <w:rsid w:val="00ED150B"/>
    <w:rsid w:val="00ED6F5E"/>
    <w:rsid w:val="00EE405A"/>
    <w:rsid w:val="00EE5901"/>
    <w:rsid w:val="00EF566B"/>
    <w:rsid w:val="00EF6937"/>
    <w:rsid w:val="00EF74EE"/>
    <w:rsid w:val="00EF7B27"/>
    <w:rsid w:val="00F0017D"/>
    <w:rsid w:val="00F00203"/>
    <w:rsid w:val="00F00CC7"/>
    <w:rsid w:val="00F027B3"/>
    <w:rsid w:val="00F02D8B"/>
    <w:rsid w:val="00F0313B"/>
    <w:rsid w:val="00F03A0A"/>
    <w:rsid w:val="00F043A8"/>
    <w:rsid w:val="00F04D69"/>
    <w:rsid w:val="00F124C9"/>
    <w:rsid w:val="00F13B84"/>
    <w:rsid w:val="00F1424A"/>
    <w:rsid w:val="00F14BEE"/>
    <w:rsid w:val="00F14E29"/>
    <w:rsid w:val="00F17994"/>
    <w:rsid w:val="00F2085C"/>
    <w:rsid w:val="00F21089"/>
    <w:rsid w:val="00F22ECD"/>
    <w:rsid w:val="00F233C8"/>
    <w:rsid w:val="00F276D2"/>
    <w:rsid w:val="00F307C0"/>
    <w:rsid w:val="00F32209"/>
    <w:rsid w:val="00F32330"/>
    <w:rsid w:val="00F33044"/>
    <w:rsid w:val="00F338D8"/>
    <w:rsid w:val="00F33DFB"/>
    <w:rsid w:val="00F34C27"/>
    <w:rsid w:val="00F36ACF"/>
    <w:rsid w:val="00F40BDB"/>
    <w:rsid w:val="00F42379"/>
    <w:rsid w:val="00F451C2"/>
    <w:rsid w:val="00F45B22"/>
    <w:rsid w:val="00F47A5D"/>
    <w:rsid w:val="00F51FE6"/>
    <w:rsid w:val="00F5541D"/>
    <w:rsid w:val="00F55750"/>
    <w:rsid w:val="00F56678"/>
    <w:rsid w:val="00F56A6D"/>
    <w:rsid w:val="00F56FE5"/>
    <w:rsid w:val="00F5765C"/>
    <w:rsid w:val="00F62A14"/>
    <w:rsid w:val="00F63137"/>
    <w:rsid w:val="00F65661"/>
    <w:rsid w:val="00F66C00"/>
    <w:rsid w:val="00F70277"/>
    <w:rsid w:val="00F70F56"/>
    <w:rsid w:val="00F721F8"/>
    <w:rsid w:val="00F72C61"/>
    <w:rsid w:val="00F7384D"/>
    <w:rsid w:val="00F747F2"/>
    <w:rsid w:val="00F74EBC"/>
    <w:rsid w:val="00F7507D"/>
    <w:rsid w:val="00F7618C"/>
    <w:rsid w:val="00F7723D"/>
    <w:rsid w:val="00F85DDC"/>
    <w:rsid w:val="00F8661D"/>
    <w:rsid w:val="00F902D4"/>
    <w:rsid w:val="00F9033A"/>
    <w:rsid w:val="00F920A8"/>
    <w:rsid w:val="00F93A5C"/>
    <w:rsid w:val="00F95551"/>
    <w:rsid w:val="00F96C00"/>
    <w:rsid w:val="00F96D5E"/>
    <w:rsid w:val="00FA186C"/>
    <w:rsid w:val="00FA2268"/>
    <w:rsid w:val="00FA259D"/>
    <w:rsid w:val="00FA6021"/>
    <w:rsid w:val="00FB0005"/>
    <w:rsid w:val="00FB0723"/>
    <w:rsid w:val="00FB5125"/>
    <w:rsid w:val="00FB6B91"/>
    <w:rsid w:val="00FB78C5"/>
    <w:rsid w:val="00FC0DCF"/>
    <w:rsid w:val="00FC104E"/>
    <w:rsid w:val="00FC172A"/>
    <w:rsid w:val="00FC1F31"/>
    <w:rsid w:val="00FC3F5D"/>
    <w:rsid w:val="00FC46F3"/>
    <w:rsid w:val="00FC47A0"/>
    <w:rsid w:val="00FC5A3E"/>
    <w:rsid w:val="00FC5E04"/>
    <w:rsid w:val="00FC63E8"/>
    <w:rsid w:val="00FC6625"/>
    <w:rsid w:val="00FC6AC4"/>
    <w:rsid w:val="00FC7376"/>
    <w:rsid w:val="00FD0330"/>
    <w:rsid w:val="00FD0889"/>
    <w:rsid w:val="00FD0A0B"/>
    <w:rsid w:val="00FD2870"/>
    <w:rsid w:val="00FD3357"/>
    <w:rsid w:val="00FD3DBB"/>
    <w:rsid w:val="00FD40EA"/>
    <w:rsid w:val="00FD48BF"/>
    <w:rsid w:val="00FD7E32"/>
    <w:rsid w:val="00FE0353"/>
    <w:rsid w:val="00FE10EB"/>
    <w:rsid w:val="00FE1510"/>
    <w:rsid w:val="00FE3CE7"/>
    <w:rsid w:val="00FE4095"/>
    <w:rsid w:val="00FE46DA"/>
    <w:rsid w:val="00FE4F70"/>
    <w:rsid w:val="00FE5F46"/>
    <w:rsid w:val="00FE74CE"/>
    <w:rsid w:val="00FE7ADC"/>
    <w:rsid w:val="00FF0787"/>
    <w:rsid w:val="00FF0F0C"/>
    <w:rsid w:val="00FF0FD3"/>
    <w:rsid w:val="00FF214F"/>
    <w:rsid w:val="00FF31BF"/>
    <w:rsid w:val="00FF4373"/>
    <w:rsid w:val="00F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24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73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F7384D"/>
    <w:pPr>
      <w:shd w:val="clear" w:color="auto" w:fill="D9D9D9" w:themeFill="background1" w:themeFillShade="D9"/>
    </w:pPr>
    <w:rPr>
      <w:i w:val="0"/>
    </w:rPr>
  </w:style>
  <w:style w:type="character" w:customStyle="1" w:styleId="HeadingforMinutesChar">
    <w:name w:val="Heading for Minutes Char"/>
    <w:basedOn w:val="Heading1Char"/>
    <w:link w:val="HeadingforMinutes"/>
    <w:rsid w:val="00F7384D"/>
    <w:rPr>
      <w:rFonts w:asciiTheme="majorHAnsi" w:eastAsiaTheme="majorEastAsia" w:hAnsiTheme="majorHAnsi" w:cstheme="majorBidi"/>
      <w:b/>
      <w:bCs/>
      <w:i/>
      <w:sz w:val="28"/>
      <w:szCs w:val="28"/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592434"/>
    <w:rPr>
      <w:rFonts w:asciiTheme="majorHAnsi" w:eastAsiaTheme="majorEastAsia" w:hAnsiTheme="majorHAnsi" w:cstheme="majorBidi"/>
      <w:b/>
      <w:bCs/>
      <w:i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56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682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433E4"/>
    <w:pPr>
      <w:jc w:val="left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433E4"/>
    <w:rPr>
      <w:rFonts w:ascii="Consolas" w:hAnsi="Consolas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D5736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NoSpacing">
    <w:name w:val="No Spacing"/>
    <w:uiPriority w:val="1"/>
    <w:qFormat/>
    <w:rsid w:val="009805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24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73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F7384D"/>
    <w:pPr>
      <w:shd w:val="clear" w:color="auto" w:fill="D9D9D9" w:themeFill="background1" w:themeFillShade="D9"/>
    </w:pPr>
    <w:rPr>
      <w:i w:val="0"/>
    </w:rPr>
  </w:style>
  <w:style w:type="character" w:customStyle="1" w:styleId="HeadingforMinutesChar">
    <w:name w:val="Heading for Minutes Char"/>
    <w:basedOn w:val="Heading1Char"/>
    <w:link w:val="HeadingforMinutes"/>
    <w:rsid w:val="00F7384D"/>
    <w:rPr>
      <w:rFonts w:asciiTheme="majorHAnsi" w:eastAsiaTheme="majorEastAsia" w:hAnsiTheme="majorHAnsi" w:cstheme="majorBidi"/>
      <w:b/>
      <w:bCs/>
      <w:i/>
      <w:sz w:val="28"/>
      <w:szCs w:val="28"/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592434"/>
    <w:rPr>
      <w:rFonts w:asciiTheme="majorHAnsi" w:eastAsiaTheme="majorEastAsia" w:hAnsiTheme="majorHAnsi" w:cstheme="majorBidi"/>
      <w:b/>
      <w:bCs/>
      <w:i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56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682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433E4"/>
    <w:pPr>
      <w:jc w:val="left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433E4"/>
    <w:rPr>
      <w:rFonts w:ascii="Consolas" w:hAnsi="Consolas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D5736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NoSpacing">
    <w:name w:val="No Spacing"/>
    <w:uiPriority w:val="1"/>
    <w:qFormat/>
    <w:rsid w:val="009805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harris\Application%20Data\eFileCabinet\5\Docs\8CE7D56F96DAFE7\TEMPLATE%20-%20PRIV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D3692DA5CA146BF1F1630C147C756" ma:contentTypeVersion="16" ma:contentTypeDescription="Create a new document." ma:contentTypeScope="" ma:versionID="db76fcfe7563e94a1ab04f98572054f0">
  <xsd:schema xmlns:xsd="http://www.w3.org/2001/XMLSchema" xmlns:xs="http://www.w3.org/2001/XMLSchema" xmlns:p="http://schemas.microsoft.com/office/2006/metadata/properties" xmlns:ns2="e212d660-318d-4389-878d-1c7bbe331007" xmlns:ns3="f75775db-1c2c-4d68-bd6e-feaf5580b0a7" targetNamespace="http://schemas.microsoft.com/office/2006/metadata/properties" ma:root="true" ma:fieldsID="a1aa482aac0ad34250725e6b5fd73c86" ns2:_="" ns3:_="">
    <xsd:import namespace="e212d660-318d-4389-878d-1c7bbe331007"/>
    <xsd:import namespace="f75775db-1c2c-4d68-bd6e-feaf5580b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2d660-318d-4389-878d-1c7bbe3310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cdc2f67-603a-48b3-9111-b664981db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775db-1c2c-4d68-bd6e-feaf5580b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847aa68-38e8-4169-bdf8-f364d44341ec}" ma:internalName="TaxCatchAll" ma:showField="CatchAllData" ma:web="f75775db-1c2c-4d68-bd6e-feaf5580b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212d660-318d-4389-878d-1c7bbe331007" xsi:nil="true"/>
    <TaxCatchAll xmlns="f75775db-1c2c-4d68-bd6e-feaf5580b0a7" xsi:nil="true"/>
    <lcf76f155ced4ddcb4097134ff3c332f xmlns="e212d660-318d-4389-878d-1c7bbe3310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0C272F-302B-40C5-B7E7-890DA5E71F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CBEB80-6712-4DCF-9089-992B1BBC69C3}"/>
</file>

<file path=customXml/itemProps3.xml><?xml version="1.0" encoding="utf-8"?>
<ds:datastoreItem xmlns:ds="http://schemas.openxmlformats.org/officeDocument/2006/customXml" ds:itemID="{392EE982-EEB8-41BA-B55A-A742508556B6}"/>
</file>

<file path=customXml/itemProps4.xml><?xml version="1.0" encoding="utf-8"?>
<ds:datastoreItem xmlns:ds="http://schemas.openxmlformats.org/officeDocument/2006/customXml" ds:itemID="{09DE6142-0BEA-429D-A013-243E82E7789F}"/>
</file>

<file path=docProps/app.xml><?xml version="1.0" encoding="utf-8"?>
<Properties xmlns="http://schemas.openxmlformats.org/officeDocument/2006/extended-properties" xmlns:vt="http://schemas.openxmlformats.org/officeDocument/2006/docPropsVTypes">
  <Template>TEMPLATE - PRIV.dotx</Template>
  <TotalTime>9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tharris</dc:creator>
  <cp:lastModifiedBy>Sheila Fisher</cp:lastModifiedBy>
  <cp:revision>4</cp:revision>
  <cp:lastPrinted>2016-02-02T14:44:00Z</cp:lastPrinted>
  <dcterms:created xsi:type="dcterms:W3CDTF">2016-02-02T14:09:00Z</dcterms:created>
  <dcterms:modified xsi:type="dcterms:W3CDTF">2016-02-10T17:44:00Z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0x010100B3CD3692DA5CA146BF1F1630C147C756</vt:lpwstr>
  </property>
  <property fmtid="{D5CDD505-2E9C-101B-9397-08002B2CF9AE}" pid="3" name="Order">
    <vt:r8>1504000</vt:r8>
  </property>
</Properties>
</file>